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A833C" w14:textId="7D65F115" w:rsidR="00D6713B" w:rsidRDefault="00D6713B" w:rsidP="00D6713B">
      <w:pPr>
        <w:pStyle w:val="CH"/>
      </w:pPr>
      <w:bookmarkStart w:id="0" w:name="_Hlk71278819"/>
      <w:bookmarkEnd w:id="0"/>
      <w:r>
        <w:t xml:space="preserve">3GPP TSG-RAN WG4 Meeting #106 bis-e                   </w:t>
      </w:r>
      <w:r>
        <w:tab/>
        <w:t xml:space="preserve">                                  R4-230</w:t>
      </w:r>
      <w:r w:rsidR="00CB3FCC">
        <w:t>4254</w:t>
      </w:r>
    </w:p>
    <w:p w14:paraId="2C79838B" w14:textId="77777777" w:rsidR="00D6713B" w:rsidRPr="00062030" w:rsidRDefault="00D6713B" w:rsidP="00D671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</w:t>
      </w:r>
      <w:r w:rsidRPr="00062030">
        <w:rPr>
          <w:rFonts w:cs="Arial"/>
          <w:sz w:val="24"/>
          <w:szCs w:val="24"/>
          <w:lang w:eastAsia="zh-CN"/>
        </w:rPr>
        <w:t>, April 17 – April 26, 2023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321AC134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D6713B" w:rsidRPr="008639A6">
        <w:rPr>
          <w:b w:val="0"/>
          <w:bCs/>
        </w:rPr>
        <w:t>5.19.1.2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321AA63F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D6713B" w:rsidRPr="003F0563">
        <w:rPr>
          <w:b w:val="0"/>
          <w:bCs/>
        </w:rPr>
        <w:t>Initial simulation results of advanced receivers for MU-MIMO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bookmarkEnd w:id="1"/>
    <w:bookmarkEnd w:id="2"/>
    <w:p w14:paraId="3614985E" w14:textId="6D950192" w:rsidR="00D6713B" w:rsidRDefault="00D6713B" w:rsidP="003F0563">
      <w:pPr>
        <w:spacing w:before="240"/>
        <w:jc w:val="both"/>
        <w:rPr>
          <w:sz w:val="22"/>
          <w:lang w:eastAsia="zh-CN"/>
        </w:rPr>
      </w:pPr>
      <w:r w:rsidRPr="00E55591">
        <w:t>In RAN</w:t>
      </w:r>
      <w:r>
        <w:t>4 #106</w:t>
      </w:r>
      <w:r w:rsidRPr="00E55591">
        <w:t xml:space="preserve"> </w:t>
      </w:r>
      <w:r>
        <w:t>requirements for advanced receiver for MU-MIMO were discussed and way forward [1] was approved. It was encouraged to bring simulation results for alignment. In this paper simulation results for alignment for the cases with high priority.</w:t>
      </w:r>
    </w:p>
    <w:p w14:paraId="0AD50E95" w14:textId="77777777" w:rsidR="00CD136F" w:rsidRDefault="00CD136F" w:rsidP="00CD136F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Simulation Results</w:t>
      </w:r>
    </w:p>
    <w:p w14:paraId="2A9D2E17" w14:textId="5726DD84" w:rsidR="00CD136F" w:rsidRPr="00757FD7" w:rsidRDefault="00CD136F" w:rsidP="00CD136F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2"/>
          <w:szCs w:val="32"/>
        </w:rPr>
      </w:pPr>
      <w:r w:rsidRPr="00757FD7">
        <w:rPr>
          <w:sz w:val="32"/>
          <w:szCs w:val="32"/>
        </w:rPr>
        <w:t>Conditions</w:t>
      </w:r>
      <w:r w:rsidR="007D2DCD">
        <w:rPr>
          <w:sz w:val="32"/>
          <w:szCs w:val="32"/>
        </w:rPr>
        <w:t xml:space="preserve"> and Test Cases</w:t>
      </w:r>
    </w:p>
    <w:p w14:paraId="6AFDF887" w14:textId="1E6D4DE3" w:rsidR="00CD136F" w:rsidRDefault="00CD136F" w:rsidP="00CD136F">
      <w:pPr>
        <w:jc w:val="both"/>
      </w:pPr>
      <w:r w:rsidRPr="00306687">
        <w:t>In RAN4#10</w:t>
      </w:r>
      <w:r>
        <w:t xml:space="preserve">6, </w:t>
      </w:r>
      <w:r w:rsidRPr="00306687">
        <w:t>it was agreed that companies bring simulation results for alignment in RAN4</w:t>
      </w:r>
      <w:r>
        <w:t xml:space="preserve"> </w:t>
      </w:r>
      <w:r w:rsidRPr="00306687">
        <w:t>#106</w:t>
      </w:r>
      <w:r>
        <w:t>bis-e to decide the gain of E-MMSE-IRC / R-ML receiver comparing with MMSE-IRC receiver. It was agreed that the required parameters on interfering signals are known (genie receiver) and test cases with higher priority was derived. For the</w:t>
      </w:r>
      <w:r w:rsidRPr="00306687">
        <w:t xml:space="preserve"> simulation parameters in the table </w:t>
      </w:r>
      <w:r w:rsidR="001851D4">
        <w:t xml:space="preserve">1 </w:t>
      </w:r>
      <w:r w:rsidRPr="00306687">
        <w:t xml:space="preserve">we provide we simulation results in the </w:t>
      </w:r>
      <w:r w:rsidR="001851D4">
        <w:t xml:space="preserve">following </w:t>
      </w:r>
      <w:r w:rsidRPr="00306687">
        <w:t>sub-sections.</w:t>
      </w:r>
    </w:p>
    <w:p w14:paraId="1B53C00F" w14:textId="2D333D2D" w:rsidR="00FF0509" w:rsidRDefault="00FF0509" w:rsidP="00FF0509">
      <w:r>
        <w:t xml:space="preserve">In the </w:t>
      </w:r>
      <w:r w:rsidR="00D802BC">
        <w:t>WF [</w:t>
      </w:r>
      <w:r w:rsidR="001851D4">
        <w:t>1]</w:t>
      </w:r>
      <w:r>
        <w:t>, RAN4 agreed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0509" w14:paraId="41B49F51" w14:textId="77777777" w:rsidTr="00FF050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C3A2" w14:textId="77777777" w:rsidR="00FF0509" w:rsidRDefault="00FF050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MCS for target UE</w:t>
            </w:r>
          </w:p>
          <w:p w14:paraId="338D02EE" w14:textId="77777777" w:rsidR="00FF0509" w:rsidRDefault="00FF0509">
            <w:pPr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o</w:t>
            </w:r>
            <w:r>
              <w:rPr>
                <w:lang w:val="en-US"/>
              </w:rPr>
              <w:tab/>
              <w:t>Cover MCS 13 for rank 1 and rank 2 for initial simulation</w:t>
            </w:r>
          </w:p>
          <w:p w14:paraId="43B63FA6" w14:textId="77777777" w:rsidR="00FF0509" w:rsidRDefault="00FF0509">
            <w:pPr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o</w:t>
            </w:r>
            <w:r>
              <w:rPr>
                <w:lang w:val="en-US"/>
              </w:rPr>
              <w:tab/>
              <w:t>Further discuss whether to cover MCS 4 for rank 1 and MCS 19 for rank 2 in the next meeting</w:t>
            </w:r>
          </w:p>
        </w:tc>
      </w:tr>
    </w:tbl>
    <w:p w14:paraId="48994A8A" w14:textId="77777777" w:rsidR="001851D4" w:rsidRDefault="001851D4" w:rsidP="00FF0509"/>
    <w:p w14:paraId="3A3D3EC1" w14:textId="1BEC0570" w:rsidR="00FF0509" w:rsidRDefault="00FF0509" w:rsidP="00FF0509">
      <w:r>
        <w:t>To investigate the overall performance in various SNR region, it is desirable to consider additional cases.</w:t>
      </w:r>
    </w:p>
    <w:p w14:paraId="5A9D4B34" w14:textId="09158248" w:rsidR="00FF0509" w:rsidRDefault="00FF0509" w:rsidP="00FF0509">
      <w:r>
        <w:rPr>
          <w:b/>
          <w:bCs/>
        </w:rPr>
        <w:t xml:space="preserve">Proposal </w:t>
      </w:r>
      <w:r>
        <w:t xml:space="preserve">1. </w:t>
      </w:r>
      <w:r w:rsidR="008639A6">
        <w:t>RAN4 to consider additional simulation case of MCS4 (QPSK, rank 1) and MCS19 (64QAM, rank 2) for target UE under Max. 64QAM MCS table.</w:t>
      </w:r>
    </w:p>
    <w:p w14:paraId="2C343A85" w14:textId="77777777" w:rsidR="00CD136F" w:rsidRPr="003F0563" w:rsidRDefault="00CD136F" w:rsidP="00CD136F">
      <w:pPr>
        <w:pStyle w:val="ListParagraph"/>
        <w:spacing w:after="120"/>
        <w:ind w:left="360"/>
        <w:jc w:val="center"/>
        <w:rPr>
          <w:lang w:val="en-GB" w:eastAsia="en-GB"/>
        </w:rPr>
      </w:pPr>
    </w:p>
    <w:p w14:paraId="0A33C288" w14:textId="5DF53EC6" w:rsidR="00205107" w:rsidRDefault="00CD136F" w:rsidP="003F0563">
      <w:pPr>
        <w:pStyle w:val="ListParagraph"/>
        <w:spacing w:after="120"/>
        <w:ind w:left="360"/>
        <w:jc w:val="center"/>
        <w:rPr>
          <w:sz w:val="36"/>
          <w:szCs w:val="36"/>
        </w:rPr>
      </w:pPr>
      <w:r w:rsidRPr="00E162E0">
        <w:rPr>
          <w:lang w:eastAsia="en-GB"/>
        </w:rPr>
        <w:t xml:space="preserve">Table </w:t>
      </w:r>
      <w:r w:rsidRPr="00E162E0">
        <w:rPr>
          <w:lang w:eastAsia="en-GB"/>
        </w:rPr>
        <w:fldChar w:fldCharType="begin"/>
      </w:r>
      <w:r w:rsidRPr="00E162E0">
        <w:rPr>
          <w:lang w:eastAsia="en-GB"/>
        </w:rPr>
        <w:instrText xml:space="preserve"> SEQ Table \* ARABIC </w:instrText>
      </w:r>
      <w:r w:rsidRPr="00E162E0">
        <w:rPr>
          <w:lang w:eastAsia="en-GB"/>
        </w:rPr>
        <w:fldChar w:fldCharType="separate"/>
      </w:r>
      <w:r w:rsidRPr="00E162E0">
        <w:rPr>
          <w:lang w:eastAsia="en-GB"/>
        </w:rPr>
        <w:t>1</w:t>
      </w:r>
      <w:r w:rsidRPr="00E162E0">
        <w:rPr>
          <w:lang w:eastAsia="en-GB"/>
        </w:rPr>
        <w:fldChar w:fldCharType="end"/>
      </w:r>
      <w:r w:rsidRPr="00E162E0">
        <w:rPr>
          <w:lang w:eastAsia="en-GB"/>
        </w:rPr>
        <w:t xml:space="preserve">: Simulation Parameters for </w:t>
      </w:r>
      <w:r>
        <w:rPr>
          <w:lang w:eastAsia="en-GB"/>
        </w:rPr>
        <w:t>Advance Receiver</w:t>
      </w:r>
    </w:p>
    <w:p w14:paraId="3CDC6743" w14:textId="4BC798CD" w:rsidR="00256CDE" w:rsidRPr="00D21296" w:rsidRDefault="00256CDE" w:rsidP="003F0563">
      <w:pPr>
        <w:pStyle w:val="ListParagraph"/>
        <w:jc w:val="center"/>
        <w:rPr>
          <w:sz w:val="18"/>
          <w:szCs w:val="18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454"/>
      </w:tblGrid>
      <w:tr w:rsidR="00256CDE" w:rsidRPr="003138D0" w14:paraId="70ADA847" w14:textId="77777777" w:rsidTr="003F0563">
        <w:trPr>
          <w:trHeight w:val="1074"/>
        </w:trPr>
        <w:tc>
          <w:tcPr>
            <w:tcW w:w="9454" w:type="dxa"/>
          </w:tcPr>
          <w:p w14:paraId="2DD80A24" w14:textId="4C9D5681" w:rsidR="008965C7" w:rsidRPr="008D4600" w:rsidRDefault="008965C7" w:rsidP="003138D0">
            <w:pPr>
              <w:pStyle w:val="ListParagraph"/>
              <w:spacing w:after="120"/>
              <w:ind w:left="701"/>
              <w:contextualSpacing w:val="0"/>
              <w:rPr>
                <w:rFonts w:cs="Arial"/>
                <w:sz w:val="18"/>
                <w:szCs w:val="18"/>
              </w:rPr>
            </w:pPr>
          </w:p>
          <w:p w14:paraId="7D3807AA" w14:textId="77777777" w:rsidR="0007358A" w:rsidRPr="008D4600" w:rsidRDefault="0007358A" w:rsidP="003138D0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rFonts w:cs="Arial"/>
                <w:b/>
                <w:bCs/>
                <w:sz w:val="18"/>
                <w:szCs w:val="18"/>
              </w:rPr>
            </w:pPr>
            <w:r w:rsidRPr="008D4600">
              <w:rPr>
                <w:rFonts w:cs="Arial"/>
                <w:b/>
                <w:bCs/>
                <w:sz w:val="18"/>
                <w:szCs w:val="18"/>
              </w:rPr>
              <w:t>Precoding model for target UE</w:t>
            </w:r>
          </w:p>
          <w:p w14:paraId="244A1269" w14:textId="06B36F5F" w:rsidR="00EE5CAD" w:rsidRPr="000A2C72" w:rsidRDefault="0007358A" w:rsidP="003F0563">
            <w:pPr>
              <w:pStyle w:val="ListParagraph"/>
              <w:numPr>
                <w:ilvl w:val="1"/>
                <w:numId w:val="36"/>
              </w:numPr>
              <w:spacing w:after="120"/>
              <w:ind w:left="701"/>
              <w:contextualSpacing w:val="0"/>
              <w:rPr>
                <w:rFonts w:cs="Arial"/>
                <w:sz w:val="18"/>
                <w:szCs w:val="18"/>
              </w:rPr>
            </w:pPr>
            <w:r w:rsidRPr="000A2C72">
              <w:rPr>
                <w:rFonts w:cs="Arial"/>
                <w:sz w:val="18"/>
                <w:szCs w:val="18"/>
              </w:rPr>
              <w:t xml:space="preserve">Random precoding with Single panel Type 1 </w:t>
            </w:r>
            <w:r w:rsidR="00D1636E" w:rsidRPr="000A2C72">
              <w:rPr>
                <w:rFonts w:cs="Arial"/>
                <w:sz w:val="18"/>
                <w:szCs w:val="18"/>
              </w:rPr>
              <w:t xml:space="preserve">codebook in </w:t>
            </w:r>
            <w:r w:rsidRPr="000A2C72">
              <w:rPr>
                <w:rFonts w:cs="Arial"/>
                <w:sz w:val="18"/>
                <w:szCs w:val="18"/>
              </w:rPr>
              <w:t>PRB bundling size (</w:t>
            </w:r>
            <w:proofErr w:type="gramStart"/>
            <w:r w:rsidRPr="000A2C72">
              <w:rPr>
                <w:rFonts w:cs="Arial"/>
                <w:sz w:val="18"/>
                <w:szCs w:val="18"/>
              </w:rPr>
              <w:t>i.e.</w:t>
            </w:r>
            <w:proofErr w:type="gramEnd"/>
            <w:r w:rsidRPr="000A2C72">
              <w:rPr>
                <w:rFonts w:cs="Arial"/>
                <w:sz w:val="18"/>
                <w:szCs w:val="18"/>
              </w:rPr>
              <w:t xml:space="preserve"> 2 RB) per slot</w:t>
            </w:r>
          </w:p>
          <w:p w14:paraId="6D714625" w14:textId="61DA5551" w:rsidR="0079751F" w:rsidRPr="008D4600" w:rsidRDefault="0079751F" w:rsidP="008D4600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rFonts w:cs="Arial"/>
                <w:b/>
                <w:bCs/>
                <w:sz w:val="18"/>
                <w:szCs w:val="18"/>
              </w:rPr>
            </w:pPr>
            <w:r w:rsidRPr="008D4600">
              <w:rPr>
                <w:rFonts w:cs="Arial"/>
                <w:b/>
                <w:bCs/>
                <w:sz w:val="18"/>
                <w:szCs w:val="18"/>
              </w:rPr>
              <w:t>MU-Interference Model</w:t>
            </w:r>
          </w:p>
          <w:p w14:paraId="25138935" w14:textId="7193C003" w:rsidR="00633FBB" w:rsidRPr="008D4600" w:rsidRDefault="00633FBB" w:rsidP="008D4600">
            <w:pPr>
              <w:spacing w:after="120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4600">
              <w:rPr>
                <w:rFonts w:ascii="Arial" w:hAnsi="Arial" w:cs="Arial"/>
                <w:sz w:val="18"/>
                <w:szCs w:val="18"/>
              </w:rPr>
              <w:t xml:space="preserve">The PDSCH and DMRS of the paired UEs are precoded prior to transmission. The precoder for each user is denoted by </w:t>
            </w:r>
            <m:oMath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 w:hint="eastAsia"/>
                      <w:sz w:val="18"/>
                      <w:szCs w:val="18"/>
                    </w:rPr>
                    <m:t>'</m:t>
                  </m:r>
                </m:sup>
              </m:sSubSup>
            </m:oMath>
            <w:r w:rsidRPr="008D4600">
              <w:rPr>
                <w:rFonts w:ascii="Arial" w:hAnsi="Arial" w:cs="Arial"/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 w:hint="eastAsia"/>
                      <w:sz w:val="18"/>
                      <w:szCs w:val="18"/>
                    </w:rPr>
                    <m:t>'</m:t>
                  </m:r>
                </m:sup>
              </m:sSubSup>
            </m:oMath>
            <w:r w:rsidRPr="008D4600">
              <w:rPr>
                <w:rFonts w:ascii="Arial" w:hAnsi="Arial" w:cs="Arial"/>
                <w:sz w:val="18"/>
                <w:szCs w:val="18"/>
              </w:rPr>
              <w:t xml:space="preserve"> respectively.</w:t>
            </w:r>
            <w:r w:rsidR="00396208" w:rsidRPr="008D4600">
              <w:rPr>
                <w:rFonts w:ascii="Arial" w:hAnsi="Arial" w:cs="Arial"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m:r>
            </m:oMath>
            <w:r w:rsidR="00944865" w:rsidRPr="008D4600">
              <w:rPr>
                <w:rFonts w:ascii="Arial" w:hAnsi="Arial" w:cs="Arial"/>
                <w:sz w:val="18"/>
                <w:szCs w:val="18"/>
              </w:rPr>
              <w:t xml:space="preserve">is the precoder matrix of </w:t>
            </w:r>
            <w:proofErr w:type="spellStart"/>
            <w:r w:rsidR="00944865" w:rsidRPr="008D4600">
              <w:rPr>
                <w:rFonts w:ascii="Arial" w:hAnsi="Arial" w:cs="Arial"/>
                <w:sz w:val="18"/>
                <w:szCs w:val="18"/>
              </w:rPr>
              <w:t>i</w:t>
            </w:r>
            <w:r w:rsidR="00944865" w:rsidRPr="008D4600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proofErr w:type="spellEnd"/>
            <w:r w:rsidR="00944865" w:rsidRPr="008D4600">
              <w:rPr>
                <w:rFonts w:ascii="Arial" w:hAnsi="Arial" w:cs="Arial"/>
                <w:sz w:val="18"/>
                <w:szCs w:val="18"/>
              </w:rPr>
              <w:t xml:space="preserve"> UE, of size N</w:t>
            </w:r>
            <w:r w:rsidR="00944865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TX </w:t>
            </w:r>
            <w:r w:rsidR="00944865" w:rsidRPr="008D4600">
              <w:rPr>
                <w:rFonts w:ascii="Arial" w:hAnsi="Arial" w:cs="Arial"/>
                <w:sz w:val="18"/>
                <w:szCs w:val="18"/>
              </w:rPr>
              <w:t xml:space="preserve">x </w:t>
            </w:r>
            <w:proofErr w:type="spellStart"/>
            <w:r w:rsidR="00944865" w:rsidRPr="008D4600">
              <w:rPr>
                <w:rFonts w:ascii="Arial" w:hAnsi="Arial" w:cs="Arial"/>
                <w:sz w:val="18"/>
                <w:szCs w:val="18"/>
              </w:rPr>
              <w:t>N</w:t>
            </w:r>
            <w:r w:rsidR="00944865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Li</w:t>
            </w:r>
            <w:proofErr w:type="spellEnd"/>
            <w:r w:rsidR="00944865" w:rsidRPr="008D4600">
              <w:rPr>
                <w:rFonts w:ascii="Arial" w:hAnsi="Arial" w:cs="Arial"/>
                <w:sz w:val="18"/>
                <w:szCs w:val="18"/>
              </w:rPr>
              <w:t xml:space="preserve"> from Type I single panel codebook</w:t>
            </w:r>
            <w:r w:rsidR="003421D9" w:rsidRPr="008D4600">
              <w:rPr>
                <w:rFonts w:ascii="Arial" w:hAnsi="Arial" w:cs="Arial"/>
                <w:sz w:val="18"/>
                <w:szCs w:val="18"/>
              </w:rPr>
              <w:t>.</w:t>
            </w:r>
            <w:r w:rsidR="00944865" w:rsidRPr="008D46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6208" w:rsidRPr="008D4600">
              <w:rPr>
                <w:rFonts w:ascii="Arial" w:hAnsi="Arial" w:cs="Arial"/>
                <w:sz w:val="18"/>
                <w:szCs w:val="18"/>
              </w:rPr>
              <w:t xml:space="preserve">The combined precoder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W = [W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]</m:t>
              </m:r>
            </m:oMath>
            <w:r w:rsidR="00396208" w:rsidRPr="008D4600">
              <w:rPr>
                <w:rFonts w:ascii="Arial" w:hAnsi="Arial" w:cs="Arial"/>
                <w:sz w:val="18"/>
                <w:szCs w:val="18"/>
              </w:rPr>
              <w:t>, of size N</w:t>
            </w:r>
            <w:r w:rsidR="00396208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TX</w:t>
            </w:r>
            <w:r w:rsidR="00396208" w:rsidRPr="008D4600">
              <w:rPr>
                <w:rFonts w:ascii="Arial" w:hAnsi="Arial" w:cs="Arial"/>
                <w:sz w:val="18"/>
                <w:szCs w:val="18"/>
              </w:rPr>
              <w:t xml:space="preserve"> x N</w:t>
            </w:r>
            <w:r w:rsidR="00396208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L</w:t>
            </w:r>
            <w:r w:rsidR="00396208" w:rsidRPr="008D4600">
              <w:rPr>
                <w:rFonts w:ascii="Arial" w:hAnsi="Arial" w:cs="Arial"/>
                <w:sz w:val="18"/>
                <w:szCs w:val="18"/>
              </w:rPr>
              <w:t xml:space="preserve"> where, N</w:t>
            </w:r>
            <w:r w:rsidR="00396208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L</w:t>
            </w:r>
            <w:r w:rsidR="00396208" w:rsidRPr="008D4600">
              <w:rPr>
                <w:rFonts w:ascii="Arial" w:hAnsi="Arial" w:cs="Arial"/>
                <w:sz w:val="18"/>
                <w:szCs w:val="18"/>
              </w:rPr>
              <w:t xml:space="preserve"> is the total number layers across all users.</w:t>
            </w:r>
            <w:r w:rsidR="00A64A80" w:rsidRPr="008D4600">
              <w:rPr>
                <w:rFonts w:ascii="Arial" w:hAnsi="Arial" w:cs="Arial"/>
                <w:sz w:val="18"/>
                <w:szCs w:val="18"/>
              </w:rPr>
              <w:t xml:space="preserve"> The precoder of the target UE </w:t>
            </w:r>
            <w:r w:rsidR="00A64A80" w:rsidRPr="008D4600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="00A64A80" w:rsidRPr="008D460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</w:t>
            </w:r>
            <w:r w:rsidR="00A64A80" w:rsidRPr="008D4600">
              <w:rPr>
                <w:rFonts w:ascii="Arial" w:hAnsi="Arial" w:cs="Arial"/>
                <w:sz w:val="18"/>
                <w:szCs w:val="18"/>
              </w:rPr>
              <w:t xml:space="preserve"> is randomly selected. For the co-scheduled UE, the precoder </w:t>
            </w:r>
            <w:r w:rsidR="00A64A80" w:rsidRPr="008D4600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="00A64A80" w:rsidRPr="008D460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2</w:t>
            </w:r>
            <w:r w:rsidR="00A64A80" w:rsidRPr="008D4600">
              <w:rPr>
                <w:rFonts w:ascii="Arial" w:hAnsi="Arial" w:cs="Arial"/>
                <w:sz w:val="18"/>
                <w:szCs w:val="18"/>
              </w:rPr>
              <w:t xml:space="preserve"> is selected in one of the two ways below.</w:t>
            </w:r>
          </w:p>
          <w:p w14:paraId="16CF5DBA" w14:textId="4CFA1F0D" w:rsidR="00E114FA" w:rsidRPr="008D4600" w:rsidRDefault="00E114FA" w:rsidP="008D4600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cs="Arial"/>
                <w:sz w:val="18"/>
                <w:szCs w:val="18"/>
              </w:rPr>
            </w:pPr>
            <w:r w:rsidRPr="008D4600">
              <w:rPr>
                <w:rFonts w:cs="Arial"/>
                <w:b/>
                <w:bCs/>
                <w:sz w:val="18"/>
                <w:szCs w:val="18"/>
              </w:rPr>
              <w:t>Orthogonal precoder:</w:t>
            </w:r>
            <w:r w:rsidRPr="008D4600">
              <w:rPr>
                <w:rFonts w:cs="Arial"/>
                <w:sz w:val="18"/>
                <w:szCs w:val="18"/>
              </w:rPr>
              <w:t xml:space="preserve">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b/>
                <w:bCs/>
                <w:sz w:val="18"/>
                <w:szCs w:val="18"/>
                <w:vertAlign w:val="subscript"/>
              </w:rPr>
              <w:t>2</w:t>
            </w:r>
            <w:r w:rsidRPr="008D4600">
              <w:rPr>
                <w:rFonts w:cs="Arial"/>
                <w:sz w:val="18"/>
                <w:szCs w:val="18"/>
              </w:rPr>
              <w:t xml:space="preserve"> is randomly selected from the codebook with a constraint that the combined precoder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 xml:space="preserve">W </w:t>
            </w:r>
            <w:r w:rsidRPr="008D4600">
              <w:rPr>
                <w:rFonts w:cs="Arial"/>
                <w:sz w:val="18"/>
                <w:szCs w:val="18"/>
              </w:rPr>
              <w:t xml:space="preserve">has orthogonal columns, i.e., the off-diagonal entries of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b/>
                <w:bCs/>
                <w:sz w:val="18"/>
                <w:szCs w:val="18"/>
                <w:vertAlign w:val="superscript"/>
              </w:rPr>
              <w:t>H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sz w:val="18"/>
                <w:szCs w:val="18"/>
              </w:rPr>
              <w:t xml:space="preserve"> are zero</w:t>
            </w:r>
          </w:p>
          <w:p w14:paraId="2F0927BB" w14:textId="6277D2F9" w:rsidR="00F605B9" w:rsidRPr="008D4600" w:rsidRDefault="00E114FA" w:rsidP="008D4600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rFonts w:cs="Arial"/>
                <w:sz w:val="18"/>
                <w:szCs w:val="18"/>
              </w:rPr>
            </w:pPr>
            <w:r w:rsidRPr="008D4600">
              <w:rPr>
                <w:rFonts w:cs="Arial"/>
                <w:b/>
                <w:bCs/>
                <w:sz w:val="18"/>
                <w:szCs w:val="18"/>
              </w:rPr>
              <w:t>Random precoder:</w:t>
            </w:r>
            <w:r w:rsidRPr="008D4600">
              <w:rPr>
                <w:rFonts w:cs="Arial"/>
                <w:sz w:val="18"/>
                <w:szCs w:val="18"/>
              </w:rPr>
              <w:t xml:space="preserve">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b/>
                <w:bCs/>
                <w:sz w:val="18"/>
                <w:szCs w:val="18"/>
                <w:vertAlign w:val="subscript"/>
              </w:rPr>
              <w:t>2</w:t>
            </w:r>
            <w:r w:rsidRPr="008D4600">
              <w:rPr>
                <w:rFonts w:cs="Arial"/>
                <w:sz w:val="18"/>
                <w:szCs w:val="18"/>
              </w:rPr>
              <w:t xml:space="preserve"> is randomly selected from the codebook ensuring any column of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b/>
                <w:bCs/>
                <w:sz w:val="18"/>
                <w:szCs w:val="18"/>
                <w:vertAlign w:val="subscript"/>
              </w:rPr>
              <w:t>2</w:t>
            </w:r>
            <w:r w:rsidRPr="008D4600">
              <w:rPr>
                <w:rFonts w:cs="Arial"/>
                <w:sz w:val="18"/>
                <w:szCs w:val="18"/>
              </w:rPr>
              <w:t xml:space="preserve"> is not identical to any column of </w:t>
            </w:r>
            <w:r w:rsidRPr="008D4600">
              <w:rPr>
                <w:rFonts w:cs="Arial"/>
                <w:b/>
                <w:bCs/>
                <w:sz w:val="18"/>
                <w:szCs w:val="18"/>
              </w:rPr>
              <w:t>W</w:t>
            </w:r>
            <w:r w:rsidRPr="008D4600">
              <w:rPr>
                <w:rFonts w:cs="Arial"/>
                <w:b/>
                <w:bCs/>
                <w:sz w:val="18"/>
                <w:szCs w:val="18"/>
                <w:vertAlign w:val="subscript"/>
              </w:rPr>
              <w:t>1</w:t>
            </w:r>
          </w:p>
          <w:p w14:paraId="083D3439" w14:textId="3535BED7" w:rsidR="00F605B9" w:rsidRPr="008D4600" w:rsidRDefault="002210AD" w:rsidP="008D4600">
            <w:pPr>
              <w:spacing w:after="12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D4600">
              <w:rPr>
                <w:rFonts w:ascii="Arial" w:hAnsi="Arial" w:cs="Arial"/>
                <w:sz w:val="18"/>
                <w:szCs w:val="18"/>
              </w:rPr>
              <w:lastRenderedPageBreak/>
              <w:t xml:space="preserve">To maintain the average per UE signal power, </w:t>
            </w:r>
            <w:r w:rsidR="00B448C8" w:rsidRPr="008D4600">
              <w:rPr>
                <w:rFonts w:ascii="Arial" w:hAnsi="Arial" w:cs="Arial"/>
                <w:sz w:val="18"/>
                <w:szCs w:val="18"/>
              </w:rPr>
              <w:t xml:space="preserve">an additional scaling is applied to each precoding considering </w:t>
            </w:r>
            <w:r w:rsidR="00596F42" w:rsidRPr="008D4600">
              <w:rPr>
                <w:rFonts w:ascii="Arial" w:hAnsi="Arial" w:cs="Arial"/>
                <w:sz w:val="18"/>
                <w:szCs w:val="18"/>
              </w:rPr>
              <w:t>total number of layers acr</w:t>
            </w:r>
            <w:r w:rsidR="003176AB" w:rsidRPr="008D4600">
              <w:rPr>
                <w:rFonts w:ascii="Arial" w:hAnsi="Arial" w:cs="Arial"/>
                <w:sz w:val="18"/>
                <w:szCs w:val="18"/>
              </w:rPr>
              <w:t>oss all users</w:t>
            </w:r>
            <w:r w:rsidR="00B04A56" w:rsidRPr="008D4600">
              <w:rPr>
                <w:rFonts w:ascii="Arial" w:hAnsi="Arial" w:cs="Arial"/>
                <w:sz w:val="18"/>
                <w:szCs w:val="18"/>
              </w:rPr>
              <w:t xml:space="preserve"> N</w:t>
            </w:r>
            <w:r w:rsidR="00B04A56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L</w:t>
            </w:r>
            <w:r w:rsidR="003176AB" w:rsidRPr="008D4600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7A5ADC" w:rsidRPr="008D4600">
              <w:rPr>
                <w:rFonts w:ascii="Arial" w:hAnsi="Arial" w:cs="Arial"/>
                <w:sz w:val="18"/>
                <w:szCs w:val="18"/>
              </w:rPr>
              <w:t>the number of layers fo</w:t>
            </w:r>
            <w:r w:rsidR="001339D1" w:rsidRPr="008D4600">
              <w:rPr>
                <w:rFonts w:ascii="Arial" w:hAnsi="Arial" w:cs="Arial"/>
                <w:sz w:val="18"/>
                <w:szCs w:val="18"/>
              </w:rPr>
              <w:t>r each user</w:t>
            </w:r>
            <w:r w:rsidR="00E4433F" w:rsidRPr="008D4600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E4433F" w:rsidRPr="008D4600">
              <w:rPr>
                <w:rFonts w:ascii="Arial" w:hAnsi="Arial" w:cs="Arial"/>
                <w:sz w:val="18"/>
                <w:szCs w:val="18"/>
              </w:rPr>
              <w:t>N</w:t>
            </w:r>
            <w:r w:rsidR="00E4433F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Li</w:t>
            </w:r>
            <w:proofErr w:type="spellEnd"/>
            <w:r w:rsidR="00E4433F" w:rsidRPr="008D4600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</w:p>
          <w:p w14:paraId="79551FE4" w14:textId="247CD0F8" w:rsidR="00AE3EEC" w:rsidRPr="008D4600" w:rsidRDefault="00EC7718" w:rsidP="008D4600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 w:hint="eastAsia"/>
                        <w:sz w:val="18"/>
                        <w:szCs w:val="18"/>
                      </w:rPr>
                      <m:t>'</m:t>
                    </m:r>
                  </m:sup>
                </m:sSubSup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=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18"/>
                        <w:szCs w:val="1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Li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L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 w:cs="Arial"/>
                    <w:sz w:val="18"/>
                    <w:szCs w:val="18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  <w:p w14:paraId="21B21D4D" w14:textId="632C35A6" w:rsidR="00BA4A25" w:rsidRPr="00634E20" w:rsidRDefault="003F349D" w:rsidP="00634E20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rFonts w:cs="Arial"/>
                <w:sz w:val="18"/>
                <w:szCs w:val="18"/>
              </w:rPr>
            </w:pPr>
            <w:r w:rsidRPr="00634E20">
              <w:rPr>
                <w:rFonts w:cs="Arial"/>
                <w:b/>
                <w:bCs/>
                <w:sz w:val="18"/>
                <w:szCs w:val="18"/>
              </w:rPr>
              <w:t>Test me</w:t>
            </w:r>
            <w:r w:rsidR="00F177B1" w:rsidRPr="00634E20">
              <w:rPr>
                <w:rFonts w:cs="Arial"/>
                <w:b/>
                <w:bCs/>
                <w:sz w:val="18"/>
                <w:szCs w:val="18"/>
              </w:rPr>
              <w:t>t</w:t>
            </w:r>
            <w:r w:rsidRPr="00634E20">
              <w:rPr>
                <w:rFonts w:cs="Arial"/>
                <w:b/>
                <w:bCs/>
                <w:sz w:val="18"/>
                <w:szCs w:val="18"/>
              </w:rPr>
              <w:t>ric:</w:t>
            </w:r>
            <w:r w:rsidRPr="00634E20">
              <w:rPr>
                <w:rFonts w:cs="Arial"/>
                <w:sz w:val="18"/>
                <w:szCs w:val="18"/>
              </w:rPr>
              <w:t xml:space="preserve"> </w:t>
            </w:r>
            <w:r w:rsidR="00E114FA" w:rsidRPr="003138D0">
              <w:rPr>
                <w:rFonts w:cs="Arial"/>
                <w:sz w:val="18"/>
                <w:szCs w:val="18"/>
              </w:rPr>
              <w:t>SNR gain @ 70% of maximum Throughput for FRC (Test MCS)</w:t>
            </w:r>
          </w:p>
          <w:p w14:paraId="21559CC8" w14:textId="73B254D9" w:rsidR="00D571FD" w:rsidRPr="00634E20" w:rsidRDefault="00D571FD" w:rsidP="00634E20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rFonts w:cs="Arial"/>
                <w:sz w:val="18"/>
                <w:szCs w:val="18"/>
              </w:rPr>
            </w:pPr>
            <w:r w:rsidRPr="00634E20">
              <w:rPr>
                <w:rFonts w:cs="Arial"/>
                <w:b/>
                <w:bCs/>
                <w:sz w:val="18"/>
                <w:szCs w:val="18"/>
              </w:rPr>
              <w:t>CSI-RS configuration:</w:t>
            </w:r>
            <w:r w:rsidRPr="00634E20">
              <w:rPr>
                <w:rFonts w:cs="Arial"/>
                <w:sz w:val="18"/>
                <w:szCs w:val="18"/>
              </w:rPr>
              <w:t xml:space="preserve"> </w:t>
            </w:r>
            <w:r w:rsidR="008E62BA" w:rsidRPr="003138D0">
              <w:rPr>
                <w:rFonts w:cs="Arial"/>
                <w:sz w:val="18"/>
                <w:szCs w:val="18"/>
              </w:rPr>
              <w:t>2 Tx/ 4 Tx N</w:t>
            </w:r>
            <w:r w:rsidR="00DF6654" w:rsidRPr="003138D0">
              <w:rPr>
                <w:rFonts w:cs="Arial"/>
                <w:sz w:val="18"/>
                <w:szCs w:val="18"/>
              </w:rPr>
              <w:t>Z</w:t>
            </w:r>
            <w:r w:rsidR="008E62BA" w:rsidRPr="003138D0">
              <w:rPr>
                <w:rFonts w:cs="Arial"/>
                <w:sz w:val="18"/>
                <w:szCs w:val="18"/>
              </w:rPr>
              <w:t>P CSI-RS</w:t>
            </w:r>
            <w:r w:rsidR="00DF6654" w:rsidRPr="003138D0">
              <w:rPr>
                <w:rFonts w:cs="Arial"/>
                <w:sz w:val="18"/>
                <w:szCs w:val="18"/>
              </w:rPr>
              <w:t xml:space="preserve"> with ZP CSI-RS for CSI ac</w:t>
            </w:r>
            <w:r w:rsidR="007642EE" w:rsidRPr="003138D0">
              <w:rPr>
                <w:rFonts w:cs="Arial"/>
                <w:sz w:val="18"/>
                <w:szCs w:val="18"/>
              </w:rPr>
              <w:t>quisition, CSI-RS for tracking</w:t>
            </w:r>
          </w:p>
          <w:p w14:paraId="2FD0311A" w14:textId="77777777" w:rsidR="00B20673" w:rsidRPr="00634E20" w:rsidRDefault="008901F3" w:rsidP="00634E20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rFonts w:cs="Arial"/>
                <w:b/>
                <w:bCs/>
                <w:sz w:val="18"/>
                <w:szCs w:val="18"/>
              </w:rPr>
            </w:pPr>
            <w:r w:rsidRPr="00634E20">
              <w:rPr>
                <w:rFonts w:cs="Arial"/>
                <w:b/>
                <w:bCs/>
                <w:sz w:val="18"/>
                <w:szCs w:val="18"/>
              </w:rPr>
              <w:t>Other detailed simulation assumptions</w:t>
            </w:r>
          </w:p>
          <w:p w14:paraId="2417C824" w14:textId="77777777" w:rsidR="00CD136F" w:rsidRDefault="00E31D17" w:rsidP="00634E20">
            <w:pPr>
              <w:pStyle w:val="ListParagraph"/>
              <w:spacing w:after="120"/>
              <w:ind w:left="360"/>
              <w:contextualSpacing w:val="0"/>
              <w:rPr>
                <w:rFonts w:cs="Arial"/>
                <w:sz w:val="18"/>
                <w:szCs w:val="18"/>
              </w:rPr>
            </w:pPr>
            <w:r w:rsidRPr="00634E20">
              <w:rPr>
                <w:rFonts w:cs="Arial"/>
                <w:sz w:val="18"/>
                <w:szCs w:val="18"/>
              </w:rPr>
              <w:t xml:space="preserve">MCS </w:t>
            </w:r>
            <w:r w:rsidR="00CD136F">
              <w:rPr>
                <w:rFonts w:cs="Arial"/>
                <w:sz w:val="18"/>
                <w:szCs w:val="18"/>
              </w:rPr>
              <w:t xml:space="preserve">under Max. 64 QAM </w:t>
            </w:r>
          </w:p>
          <w:p w14:paraId="3B6D39B2" w14:textId="2CC4544C" w:rsidR="00CD136F" w:rsidRDefault="00CD136F" w:rsidP="003F0563">
            <w:pPr>
              <w:pStyle w:val="ListParagraph"/>
              <w:spacing w:after="120"/>
              <w:ind w:left="360" w:firstLine="105"/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. Target UE: MCS </w:t>
            </w:r>
            <w:r w:rsidR="00E31D17" w:rsidRPr="00634E20">
              <w:rPr>
                <w:rFonts w:cs="Arial"/>
                <w:sz w:val="18"/>
                <w:szCs w:val="18"/>
              </w:rPr>
              <w:t>13 for Rank 1</w:t>
            </w:r>
            <w:r>
              <w:rPr>
                <w:rFonts w:cs="Arial"/>
                <w:sz w:val="18"/>
                <w:szCs w:val="18"/>
              </w:rPr>
              <w:t xml:space="preserve"> and Rank 2 </w:t>
            </w:r>
          </w:p>
          <w:p w14:paraId="30B15AAA" w14:textId="49DEF6A5" w:rsidR="001B3317" w:rsidRPr="00634E20" w:rsidRDefault="00CD136F" w:rsidP="003F0563">
            <w:pPr>
              <w:pStyle w:val="ListParagraph"/>
              <w:spacing w:after="120"/>
              <w:ind w:left="360" w:firstLine="105"/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. Interfering UE: </w:t>
            </w:r>
            <w:r w:rsidR="00E31D17" w:rsidRPr="00634E20">
              <w:rPr>
                <w:rFonts w:cs="Arial"/>
                <w:sz w:val="18"/>
                <w:szCs w:val="18"/>
              </w:rPr>
              <w:t xml:space="preserve">MCS </w:t>
            </w:r>
            <w:r>
              <w:rPr>
                <w:rFonts w:cs="Arial"/>
                <w:sz w:val="18"/>
                <w:szCs w:val="18"/>
              </w:rPr>
              <w:t>4 (QSPK)</w:t>
            </w:r>
            <w:r w:rsidR="00E31D17" w:rsidRPr="00634E20">
              <w:rPr>
                <w:rFonts w:cs="Arial"/>
                <w:sz w:val="18"/>
                <w:szCs w:val="18"/>
              </w:rPr>
              <w:t xml:space="preserve">, </w:t>
            </w:r>
            <w:r w:rsidR="000A0E14">
              <w:rPr>
                <w:rFonts w:cs="Arial"/>
                <w:sz w:val="18"/>
                <w:szCs w:val="18"/>
              </w:rPr>
              <w:t xml:space="preserve">MCS </w:t>
            </w:r>
            <w:r w:rsidR="00E31D17" w:rsidRPr="00634E20">
              <w:rPr>
                <w:rFonts w:cs="Arial"/>
                <w:sz w:val="18"/>
                <w:szCs w:val="18"/>
              </w:rPr>
              <w:t xml:space="preserve">19 </w:t>
            </w:r>
            <w:r>
              <w:rPr>
                <w:rFonts w:cs="Arial"/>
                <w:sz w:val="18"/>
                <w:szCs w:val="18"/>
              </w:rPr>
              <w:t xml:space="preserve">(64QAM) </w:t>
            </w:r>
          </w:p>
          <w:p w14:paraId="62282320" w14:textId="32C29981" w:rsidR="00CC0F37" w:rsidRPr="003138D0" w:rsidRDefault="00205EC3" w:rsidP="00634E20">
            <w:pPr>
              <w:pStyle w:val="ListParagraph"/>
              <w:spacing w:after="120"/>
              <w:ind w:left="360"/>
              <w:contextualSpacing w:val="0"/>
              <w:rPr>
                <w:rFonts w:cs="Arial"/>
                <w:sz w:val="18"/>
                <w:szCs w:val="18"/>
              </w:rPr>
            </w:pPr>
            <w:r w:rsidRPr="00634E20">
              <w:rPr>
                <w:rFonts w:cs="Arial"/>
                <w:sz w:val="18"/>
                <w:szCs w:val="18"/>
              </w:rPr>
              <w:t>P</w:t>
            </w:r>
            <w:r w:rsidR="00945CE5" w:rsidRPr="00634E20">
              <w:rPr>
                <w:rFonts w:cs="Arial"/>
                <w:sz w:val="18"/>
                <w:szCs w:val="18"/>
              </w:rPr>
              <w:t>DSCH configuration</w:t>
            </w:r>
            <w:r w:rsidRPr="00634E20">
              <w:rPr>
                <w:rFonts w:cs="Arial"/>
                <w:sz w:val="18"/>
                <w:szCs w:val="18"/>
              </w:rPr>
              <w:t xml:space="preserve">: </w:t>
            </w:r>
            <w:r w:rsidR="00855010" w:rsidRPr="003138D0">
              <w:rPr>
                <w:rFonts w:cs="Arial"/>
                <w:sz w:val="18"/>
                <w:szCs w:val="18"/>
              </w:rPr>
              <w:t>Mapping Type A</w:t>
            </w:r>
            <w:r w:rsidR="00CC0F37" w:rsidRPr="003138D0">
              <w:rPr>
                <w:rFonts w:cs="Arial"/>
                <w:sz w:val="18"/>
                <w:szCs w:val="18"/>
              </w:rPr>
              <w:t xml:space="preserve"> with S = 2 and L = 12, Static PRB bundling with size 2</w:t>
            </w:r>
          </w:p>
          <w:p w14:paraId="08138A4F" w14:textId="6E87BF21" w:rsidR="008901F3" w:rsidRPr="00634E20" w:rsidRDefault="00736711" w:rsidP="00634E20">
            <w:pPr>
              <w:pStyle w:val="ListParagraph"/>
              <w:spacing w:after="120"/>
              <w:ind w:left="360"/>
              <w:contextualSpacing w:val="0"/>
              <w:rPr>
                <w:rFonts w:cs="Arial"/>
                <w:sz w:val="18"/>
                <w:szCs w:val="18"/>
              </w:rPr>
            </w:pPr>
            <w:r w:rsidRPr="00634E20">
              <w:rPr>
                <w:rFonts w:cs="Arial"/>
                <w:sz w:val="18"/>
                <w:szCs w:val="18"/>
              </w:rPr>
              <w:t>PDSCH DMRS config</w:t>
            </w:r>
            <w:r w:rsidR="0091704B" w:rsidRPr="00634E20">
              <w:rPr>
                <w:rFonts w:cs="Arial"/>
                <w:sz w:val="18"/>
                <w:szCs w:val="18"/>
              </w:rPr>
              <w:t>.</w:t>
            </w:r>
            <w:r w:rsidRPr="00634E20">
              <w:rPr>
                <w:rFonts w:cs="Arial"/>
                <w:sz w:val="18"/>
                <w:szCs w:val="18"/>
              </w:rPr>
              <w:t xml:space="preserve">: </w:t>
            </w:r>
            <w:r w:rsidRPr="003138D0">
              <w:rPr>
                <w:rFonts w:cs="Arial"/>
                <w:sz w:val="18"/>
                <w:szCs w:val="18"/>
              </w:rPr>
              <w:t>DMRS Type 1</w:t>
            </w:r>
            <w:r w:rsidR="00F90012" w:rsidRPr="003138D0">
              <w:rPr>
                <w:rFonts w:cs="Arial"/>
                <w:sz w:val="18"/>
                <w:szCs w:val="18"/>
              </w:rPr>
              <w:t>, 1 additional DMRS</w:t>
            </w:r>
            <w:r w:rsidR="00295C49" w:rsidRPr="003138D0">
              <w:rPr>
                <w:rFonts w:cs="Arial"/>
                <w:sz w:val="18"/>
                <w:szCs w:val="18"/>
              </w:rPr>
              <w:t xml:space="preserve">, Max. </w:t>
            </w:r>
            <w:r w:rsidR="001C1BE2" w:rsidRPr="003138D0">
              <w:rPr>
                <w:rFonts w:cs="Arial"/>
                <w:sz w:val="18"/>
                <w:szCs w:val="18"/>
              </w:rPr>
              <w:t>#</w:t>
            </w:r>
            <w:r w:rsidR="00295C49" w:rsidRPr="003138D0">
              <w:rPr>
                <w:rFonts w:cs="Arial"/>
                <w:sz w:val="18"/>
                <w:szCs w:val="18"/>
              </w:rPr>
              <w:t xml:space="preserve"> of </w:t>
            </w:r>
            <w:r w:rsidR="0091704B" w:rsidRPr="003138D0">
              <w:rPr>
                <w:rFonts w:cs="Arial"/>
                <w:sz w:val="18"/>
                <w:szCs w:val="18"/>
              </w:rPr>
              <w:t xml:space="preserve">symbols </w:t>
            </w:r>
            <w:r w:rsidR="00295C49" w:rsidRPr="003138D0">
              <w:rPr>
                <w:rFonts w:cs="Arial"/>
                <w:sz w:val="18"/>
                <w:szCs w:val="18"/>
              </w:rPr>
              <w:t>DL front loaded DMRS = 1</w:t>
            </w:r>
          </w:p>
        </w:tc>
      </w:tr>
    </w:tbl>
    <w:p w14:paraId="53BF6B60" w14:textId="442870BB" w:rsidR="007D2DCD" w:rsidRDefault="007D2DCD" w:rsidP="007D2DCD"/>
    <w:tbl>
      <w:tblPr>
        <w:tblW w:w="9506" w:type="dxa"/>
        <w:tblInd w:w="175" w:type="dxa"/>
        <w:tblLayout w:type="fixed"/>
        <w:tblLook w:val="0680" w:firstRow="0" w:lastRow="0" w:firstColumn="1" w:lastColumn="0" w:noHBand="1" w:noVBand="1"/>
      </w:tblPr>
      <w:tblGrid>
        <w:gridCol w:w="270"/>
        <w:gridCol w:w="969"/>
        <w:gridCol w:w="1036"/>
        <w:gridCol w:w="785"/>
        <w:gridCol w:w="1080"/>
        <w:gridCol w:w="1170"/>
        <w:gridCol w:w="1260"/>
        <w:gridCol w:w="720"/>
        <w:gridCol w:w="270"/>
        <w:gridCol w:w="1710"/>
        <w:gridCol w:w="236"/>
      </w:tblGrid>
      <w:tr w:rsidR="007D2DCD" w:rsidRPr="007D2DCD" w14:paraId="4DFA424A" w14:textId="77777777" w:rsidTr="00F17A99">
        <w:trPr>
          <w:gridAfter w:val="1"/>
          <w:wAfter w:w="236" w:type="dxa"/>
          <w:trHeight w:val="255"/>
        </w:trPr>
        <w:tc>
          <w:tcPr>
            <w:tcW w:w="1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FE9CDB9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Case Number </w:t>
            </w:r>
          </w:p>
          <w:p w14:paraId="5C2187BC" w14:textId="6162A1E6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(Note 1)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D612C6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Co-scheduled UE number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3F18E4F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Rank for the target UE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4ED688E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Rank for the C-scheduled UE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2D0F317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Modulation order for the co-scheduled UE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77DF846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MIMO</w:t>
            </w:r>
          </w:p>
          <w:p w14:paraId="050A9B97" w14:textId="75EB3AE9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configuration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2FFA85B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Channel model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56D500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Precoder selection for the Co-scheduled UE</w:t>
            </w:r>
          </w:p>
          <w:p w14:paraId="24EA5CE3" w14:textId="53902F2F" w:rsidR="006D329B" w:rsidRPr="003F0563" w:rsidRDefault="006D329B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(Note 3)</w:t>
            </w:r>
          </w:p>
        </w:tc>
      </w:tr>
      <w:tr w:rsidR="007D2DCD" w:rsidRPr="007D2DCD" w14:paraId="04E48328" w14:textId="77777777" w:rsidTr="00F17A99">
        <w:trPr>
          <w:trHeight w:val="56"/>
        </w:trPr>
        <w:tc>
          <w:tcPr>
            <w:tcW w:w="12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DE8D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AB01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15D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A8424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C5682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F95C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1403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8764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AA3B" w14:textId="77777777" w:rsidR="007D2DCD" w:rsidRP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lang w:val="en-US" w:eastAsia="ko-KR"/>
              </w:rPr>
            </w:pPr>
          </w:p>
        </w:tc>
      </w:tr>
      <w:tr w:rsidR="007D2DCD" w:rsidRPr="007D2DCD" w14:paraId="5DC7392C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4870060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3A9E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8DC5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BE9F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9D80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QPSK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8A58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2Tx 2Rx </w:t>
            </w:r>
          </w:p>
          <w:p w14:paraId="5CC1F2C4" w14:textId="159D54EB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ULA medium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3D0C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TDLC300-100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A1C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6098B792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7CE84363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EE944B8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E2AB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9D9E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9D6A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B923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42204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9C07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FE09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3C936075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4AFE93F0" w14:textId="77777777" w:rsidTr="00F17A99">
        <w:trPr>
          <w:trHeight w:val="270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56E39D4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3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D667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FAA3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8795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3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130D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16QAM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7F2F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4Tx 4Rx </w:t>
            </w:r>
          </w:p>
          <w:p w14:paraId="6A8FD534" w14:textId="5359CD72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ULA Low</w:t>
            </w: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312EB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91D8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37CCE875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1E0FBC19" w14:textId="77777777" w:rsidTr="00F17A99">
        <w:trPr>
          <w:trHeight w:val="270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37E4A50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4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596A9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1A2B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B3D3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82372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4BCA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569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037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4BABEF7F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56FCB254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CAFC034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5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D82C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D7BF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90D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EC91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C236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7377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365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2D59541D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F9271E2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7521988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A4827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E087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86525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D2EE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E4F4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4496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FDB8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218F3FE1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2FE5896C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027A819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7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87504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DDB32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ECC9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B495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QPSK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89EE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4827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0AAB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53E9155E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6461CBFC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3D5B8A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8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9659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A141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07FFB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A95A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CF15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3EBE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C1F5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0733AC33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1536BEBF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6DB69E0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9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7C5B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4A1E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4C61B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DED0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0A5B5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E9EC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TDLA30-10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BC0E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69163D33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107CBA2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0406A78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10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1699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BAFC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31F8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CC399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8AAB5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9D1C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61AF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085D5EBA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9C35E0F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31BB2F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11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D482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6F6A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0153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D411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QPSK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94CC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3DF9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6CA7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5B593E99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6AE2BF7F" w14:textId="77777777" w:rsidTr="00F17A99">
        <w:trPr>
          <w:trHeight w:val="259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6FC1D33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12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8E66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BABB9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7BBC9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BF73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7FA15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1D03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DC7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71B293F3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4AA317F5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D94C79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13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6FA3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8419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A2A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 for each Co-scheduled UE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A5E7" w14:textId="6FC3CB7A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 and QPSK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89E6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4Tx 4Rx </w:t>
            </w:r>
          </w:p>
          <w:p w14:paraId="2AA76277" w14:textId="6835F52C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ULA medium A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3702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TDLC300-100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4861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5025866E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F054E1B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DADE5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14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1266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BBD4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9F21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832D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44D6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B6C8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0CCE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2CC7FB6D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60FF1763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921C8D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15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E36A5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3479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E11B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A917" w14:textId="4018B80E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 and 16QAM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9F84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C3B5B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F8F1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7D73DD56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7E87A1D1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5312794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16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820D9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0F4A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5AF7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A1092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A99C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AB1A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04C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01F71259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CAA5007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57C5B1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17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7DDF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AE4D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A9221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DD64" w14:textId="07A4DCE5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 and QPSK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081C" w14:textId="77777777" w:rsidR="007D2DCD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4Tx 4Rx </w:t>
            </w:r>
          </w:p>
          <w:p w14:paraId="48BE4AA0" w14:textId="1992ADEC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XPL medium</w:t>
            </w: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1BB5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D17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65DA8EEF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07A85585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CCCD0E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18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79FE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F88A4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B5E0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311F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6074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3007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D4B6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3ADB3C62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45B62E78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E58197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19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9797E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67F0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35E5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6488" w14:textId="20A2E4B4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64QAM and 16QAM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B68BC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DB80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EC8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orthogonal</w:t>
            </w:r>
          </w:p>
        </w:tc>
        <w:tc>
          <w:tcPr>
            <w:tcW w:w="236" w:type="dxa"/>
            <w:vAlign w:val="center"/>
            <w:hideMark/>
          </w:tcPr>
          <w:p w14:paraId="5E64379B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3A2D54A8" w14:textId="77777777" w:rsidTr="00F17A99">
        <w:trPr>
          <w:trHeight w:val="255"/>
        </w:trPr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21806A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20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86603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E2C2D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17ED6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B8BF8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573BA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556BF" w14:textId="77777777" w:rsidR="007D2DCD" w:rsidRPr="003F0563" w:rsidRDefault="007D2DCD" w:rsidP="007D2DCD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D5B9" w14:textId="77777777" w:rsidR="007D2DCD" w:rsidRPr="003F0563" w:rsidRDefault="007D2DCD" w:rsidP="007D2DCD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random</w:t>
            </w:r>
          </w:p>
        </w:tc>
        <w:tc>
          <w:tcPr>
            <w:tcW w:w="236" w:type="dxa"/>
            <w:vAlign w:val="center"/>
            <w:hideMark/>
          </w:tcPr>
          <w:p w14:paraId="521CE941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597D8543" w14:textId="77777777" w:rsidTr="00F17A99">
        <w:trPr>
          <w:trHeight w:val="252"/>
        </w:trPr>
        <w:tc>
          <w:tcPr>
            <w:tcW w:w="9270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DEF92" w14:textId="77777777" w:rsidR="00E87E4A" w:rsidRDefault="00E87E4A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</w:p>
          <w:p w14:paraId="6A92165E" w14:textId="128C5B0E" w:rsidR="007D2DCD" w:rsidRDefault="007D2DCD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  <w:r w:rsidRPr="003F0563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Note 1: The cases in </w:t>
            </w:r>
            <w:r w:rsidRPr="003F0563">
              <w:rPr>
                <w:rFonts w:ascii="Arial" w:eastAsia="Times New Roman" w:hAnsi="Arial" w:cs="Arial"/>
                <w:color w:val="FF0000"/>
                <w:sz w:val="14"/>
                <w:szCs w:val="14"/>
                <w:lang w:val="en-US" w:eastAsia="ko-KR"/>
              </w:rPr>
              <w:t>Red</w:t>
            </w:r>
            <w:r w:rsidRPr="003F0563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are of high priority for the April meeting, the cases in </w:t>
            </w:r>
            <w:r w:rsidRPr="003F0563">
              <w:rPr>
                <w:rFonts w:ascii="Arial" w:eastAsia="Times New Roman" w:hAnsi="Arial" w:cs="Arial"/>
                <w:color w:val="00B050"/>
                <w:sz w:val="14"/>
                <w:szCs w:val="14"/>
                <w:lang w:val="en-US" w:eastAsia="ko-KR"/>
              </w:rPr>
              <w:t>Green</w:t>
            </w:r>
            <w:r w:rsidRPr="003F0563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are of high priority for the May meeting, the cases in </w:t>
            </w:r>
            <w:r w:rsidRPr="003F0563">
              <w:rPr>
                <w:rFonts w:ascii="Arial" w:eastAsia="Times New Roman" w:hAnsi="Arial" w:cs="Arial"/>
                <w:color w:val="E26B0A"/>
                <w:sz w:val="14"/>
                <w:szCs w:val="14"/>
                <w:lang w:val="en-US" w:eastAsia="ko-KR"/>
              </w:rPr>
              <w:t>Orange</w:t>
            </w:r>
            <w:r w:rsidRPr="003F0563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are of low priority and the cases in </w:t>
            </w:r>
            <w:r w:rsidRPr="003F0563">
              <w:rPr>
                <w:rFonts w:ascii="Arial" w:eastAsia="Times New Roman" w:hAnsi="Arial" w:cs="Arial"/>
                <w:color w:val="00B0F0"/>
                <w:sz w:val="14"/>
                <w:szCs w:val="14"/>
                <w:lang w:val="en-US" w:eastAsia="ko-KR"/>
              </w:rPr>
              <w:t>Blue</w:t>
            </w:r>
            <w:r w:rsidRPr="003F0563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are of the lowest priority.</w:t>
            </w:r>
          </w:p>
          <w:p w14:paraId="40765657" w14:textId="77777777" w:rsidR="007D2DCD" w:rsidRDefault="007D2DCD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</w:p>
          <w:p w14:paraId="2F2FB8A4" w14:textId="77777777" w:rsidR="007D2DCD" w:rsidRDefault="007D2DCD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Note 2: </w:t>
            </w:r>
            <w:r w:rsidRPr="007D2DCD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>Target UE - MCS 13 for Rank 1 and Rank 2 under Max. 64 QAM</w:t>
            </w:r>
          </w:p>
          <w:p w14:paraId="2F858016" w14:textId="77777777" w:rsidR="00205107" w:rsidRDefault="00205107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</w:p>
          <w:p w14:paraId="7815760A" w14:textId="096BA6DB" w:rsidR="00205107" w:rsidRPr="003F0563" w:rsidRDefault="00205107" w:rsidP="007D2DCD">
            <w:pPr>
              <w:spacing w:after="0"/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Note 3: Simulation </w:t>
            </w:r>
            <w:r w:rsidR="005638A4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>was</w:t>
            </w:r>
            <w:r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done in FDD 10 MHz, 15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>KHz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SCS</w:t>
            </w:r>
            <w:r w:rsidR="006D329B">
              <w:rPr>
                <w:rFonts w:ascii="Arial" w:eastAsia="Times New Roman" w:hAnsi="Arial" w:cs="Arial"/>
                <w:sz w:val="14"/>
                <w:szCs w:val="14"/>
                <w:lang w:val="en-US" w:eastAsia="ko-KR"/>
              </w:rPr>
              <w:t xml:space="preserve"> and Opt. 1 / Opt. 2 below denotes orthogonal PMI / random PMI, respectively</w:t>
            </w:r>
          </w:p>
        </w:tc>
        <w:tc>
          <w:tcPr>
            <w:tcW w:w="236" w:type="dxa"/>
            <w:vAlign w:val="center"/>
            <w:hideMark/>
          </w:tcPr>
          <w:p w14:paraId="6A5E42A2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7D2DCD" w:rsidRPr="007D2DCD" w14:paraId="17BF0C1F" w14:textId="77777777" w:rsidTr="00F17A99">
        <w:trPr>
          <w:trHeight w:val="660"/>
        </w:trPr>
        <w:tc>
          <w:tcPr>
            <w:tcW w:w="9270" w:type="dxa"/>
            <w:gridSpan w:val="10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051196" w14:textId="77777777" w:rsidR="007D2DCD" w:rsidRPr="007D2DCD" w:rsidRDefault="007D2DCD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872D" w14:textId="77777777" w:rsidR="007D2DCD" w:rsidRPr="007D2DCD" w:rsidRDefault="007D2DCD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</w:tr>
      <w:tr w:rsidR="007D2DCD" w:rsidRPr="007D2DCD" w14:paraId="19F3FE38" w14:textId="77777777" w:rsidTr="00FF0509">
        <w:trPr>
          <w:trHeight w:val="252"/>
        </w:trPr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51D16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9A13" w14:textId="28D24D4F" w:rsidR="007D2DCD" w:rsidRPr="007D2DCD" w:rsidRDefault="007D2DCD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8B6DF" w14:textId="77777777" w:rsidR="007D2DCD" w:rsidRPr="007D2DCD" w:rsidRDefault="007D2DCD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7F79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</w:tcPr>
          <w:p w14:paraId="5BF3258A" w14:textId="77777777" w:rsidR="007D2DCD" w:rsidRPr="007D2DCD" w:rsidRDefault="007D2DCD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5C674A" w:rsidRPr="007D2DCD" w14:paraId="47930DF3" w14:textId="77777777" w:rsidTr="00F17A99">
        <w:trPr>
          <w:trHeight w:val="25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05B7" w14:textId="3523E05E" w:rsidR="005C674A" w:rsidRPr="007D2DCD" w:rsidRDefault="005C674A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EC89" w14:textId="47990687" w:rsidR="000129C5" w:rsidRPr="00DF1542" w:rsidRDefault="000129C5" w:rsidP="007D2DCD">
            <w:pPr>
              <w:spacing w:after="0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4204F" w14:textId="77777777" w:rsidR="005C674A" w:rsidRPr="007D2DCD" w:rsidRDefault="005C674A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836B0" w14:textId="77777777" w:rsidR="005C674A" w:rsidRPr="007D2DCD" w:rsidRDefault="005C674A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</w:tcPr>
          <w:p w14:paraId="4596DC6D" w14:textId="77777777" w:rsidR="005C674A" w:rsidRPr="007D2DCD" w:rsidRDefault="005C674A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  <w:tr w:rsidR="000129C5" w:rsidRPr="007D2DCD" w14:paraId="2F63B26A" w14:textId="77777777" w:rsidTr="00F17A99">
        <w:trPr>
          <w:trHeight w:val="25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182C2" w14:textId="1EC0581D" w:rsidR="000129C5" w:rsidRPr="007D2DCD" w:rsidRDefault="000129C5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F8AF" w14:textId="77777777" w:rsidR="000129C5" w:rsidRPr="00DF1542" w:rsidRDefault="000129C5" w:rsidP="007D2DCD">
            <w:pPr>
              <w:spacing w:after="0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E31DB" w14:textId="77777777" w:rsidR="000129C5" w:rsidRPr="007D2DCD" w:rsidRDefault="000129C5" w:rsidP="007D2DCD">
            <w:pPr>
              <w:spacing w:after="0"/>
              <w:rPr>
                <w:rFonts w:ascii="Arial" w:eastAsia="Times New Roman" w:hAnsi="Arial" w:cs="Arial"/>
                <w:lang w:val="en-US"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B9F10" w14:textId="77777777" w:rsidR="000129C5" w:rsidRPr="007D2DCD" w:rsidRDefault="000129C5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</w:tcPr>
          <w:p w14:paraId="5201F012" w14:textId="77777777" w:rsidR="000129C5" w:rsidRPr="007D2DCD" w:rsidRDefault="000129C5" w:rsidP="007D2DCD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</w:tr>
    </w:tbl>
    <w:p w14:paraId="5A1E100C" w14:textId="6BAA9BAA" w:rsidR="00C83B81" w:rsidRDefault="000A0E14" w:rsidP="00271FF9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2"/>
          <w:szCs w:val="32"/>
        </w:rPr>
      </w:pPr>
      <w:bookmarkStart w:id="3" w:name="_Hlk131525952"/>
      <w:r w:rsidRPr="00271FF9">
        <w:rPr>
          <w:sz w:val="32"/>
          <w:szCs w:val="32"/>
        </w:rPr>
        <w:t xml:space="preserve">Simulation </w:t>
      </w:r>
      <w:r w:rsidR="00BF1085" w:rsidRPr="00271FF9">
        <w:rPr>
          <w:sz w:val="32"/>
          <w:szCs w:val="32"/>
        </w:rPr>
        <w:t>Re</w:t>
      </w:r>
      <w:r w:rsidRPr="00271FF9">
        <w:rPr>
          <w:sz w:val="32"/>
          <w:szCs w:val="32"/>
        </w:rPr>
        <w:t>sults</w:t>
      </w:r>
      <w:bookmarkEnd w:id="3"/>
    </w:p>
    <w:p w14:paraId="2B634E19" w14:textId="2BE36592" w:rsidR="00B447C7" w:rsidRPr="00B447C7" w:rsidRDefault="00B447C7" w:rsidP="00E77F9B">
      <w:pPr>
        <w:keepNext/>
        <w:keepLines/>
        <w:pBdr>
          <w:top w:val="single" w:sz="12" w:space="3" w:color="auto"/>
        </w:pBdr>
        <w:spacing w:line="360" w:lineRule="auto"/>
        <w:jc w:val="both"/>
        <w:outlineLvl w:val="0"/>
        <w:rPr>
          <w:sz w:val="32"/>
          <w:szCs w:val="32"/>
        </w:rPr>
      </w:pPr>
      <w:r>
        <w:t xml:space="preserve">To </w:t>
      </w:r>
      <w:r w:rsidR="00D44360">
        <w:t xml:space="preserve">find the </w:t>
      </w:r>
      <w:r w:rsidR="003C615E">
        <w:t xml:space="preserve">focused </w:t>
      </w:r>
      <w:r w:rsidR="00D44360">
        <w:t xml:space="preserve">SNR </w:t>
      </w:r>
      <w:r w:rsidR="00D50EAC">
        <w:t xml:space="preserve">region </w:t>
      </w:r>
      <w:r w:rsidR="00D44360">
        <w:t>for 70% throughput,</w:t>
      </w:r>
      <w:r w:rsidR="00D50EAC">
        <w:t xml:space="preserve"> </w:t>
      </w:r>
      <w:r w:rsidR="003D082E">
        <w:t>simulation</w:t>
      </w:r>
      <w:r w:rsidR="00F237A2">
        <w:t>s</w:t>
      </w:r>
      <w:r w:rsidR="003213D3">
        <w:t xml:space="preserve"> with </w:t>
      </w:r>
      <w:r w:rsidR="003D082E">
        <w:t xml:space="preserve">medium </w:t>
      </w:r>
      <w:r w:rsidR="00894C4E">
        <w:t xml:space="preserve">size samples were carried out to get rough figures below. The </w:t>
      </w:r>
      <w:r w:rsidR="00D92954">
        <w:t xml:space="preserve">SNR point for 70% </w:t>
      </w:r>
      <w:r w:rsidR="00636848">
        <w:t xml:space="preserve">throughput </w:t>
      </w:r>
      <w:r w:rsidR="00A74883">
        <w:t xml:space="preserve">in summary </w:t>
      </w:r>
      <w:r w:rsidR="00636848">
        <w:t xml:space="preserve">was done with </w:t>
      </w:r>
      <w:r w:rsidR="00F237A2">
        <w:t xml:space="preserve">larger </w:t>
      </w:r>
      <w:r w:rsidR="00636848">
        <w:t xml:space="preserve">samples </w:t>
      </w:r>
      <w:r w:rsidR="007A35F9">
        <w:t xml:space="preserve">in the </w:t>
      </w:r>
      <w:r w:rsidR="003C615E">
        <w:t xml:space="preserve">focused </w:t>
      </w:r>
      <w:r w:rsidR="007A35F9">
        <w:t>SNR region.</w:t>
      </w:r>
    </w:p>
    <w:p w14:paraId="0B22AFCA" w14:textId="18DC8C85" w:rsidR="00CF46D1" w:rsidRPr="00CF46D1" w:rsidRDefault="00CF46D1" w:rsidP="00CF46D1">
      <w:pPr>
        <w:pStyle w:val="ListParagraph"/>
        <w:keepNext/>
        <w:keepLines/>
        <w:numPr>
          <w:ilvl w:val="2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28"/>
          <w:szCs w:val="28"/>
        </w:rPr>
      </w:pPr>
      <w:r w:rsidRPr="00CF46D1">
        <w:rPr>
          <w:sz w:val="28"/>
          <w:szCs w:val="28"/>
        </w:rPr>
        <w:t xml:space="preserve">Case 1-2) Rank 1+1 under 2x2 medium, TDLC300-100 channel </w:t>
      </w:r>
    </w:p>
    <w:p w14:paraId="65B7D622" w14:textId="3C911CE8" w:rsidR="006D329B" w:rsidRDefault="004A0F68" w:rsidP="006D329B">
      <w:r w:rsidRPr="004A0F68">
        <w:rPr>
          <w:noProof/>
        </w:rPr>
        <w:drawing>
          <wp:inline distT="0" distB="0" distL="0" distR="0" wp14:anchorId="260ED177" wp14:editId="5018F2BA">
            <wp:extent cx="3008376" cy="225856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62E" w:rsidRPr="00C2262E">
        <w:rPr>
          <w:noProof/>
        </w:rPr>
        <w:drawing>
          <wp:inline distT="0" distB="0" distL="0" distR="0" wp14:anchorId="5B7D789E" wp14:editId="68249D43">
            <wp:extent cx="3008376" cy="22585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F68">
        <w:t xml:space="preserve"> </w:t>
      </w:r>
    </w:p>
    <w:p w14:paraId="1E7B0AF4" w14:textId="616E6809" w:rsidR="005C674A" w:rsidRPr="00CF46D1" w:rsidRDefault="005C674A" w:rsidP="005C674A">
      <w:pPr>
        <w:pStyle w:val="ListParagraph"/>
        <w:keepNext/>
        <w:keepLines/>
        <w:numPr>
          <w:ilvl w:val="2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F46D1">
        <w:rPr>
          <w:sz w:val="28"/>
          <w:szCs w:val="28"/>
        </w:rPr>
        <w:t>Case</w:t>
      </w:r>
      <w:r>
        <w:rPr>
          <w:sz w:val="28"/>
          <w:szCs w:val="28"/>
        </w:rPr>
        <w:t xml:space="preserve"> 5 ~ 8</w:t>
      </w:r>
      <w:r w:rsidRPr="00CF46D1">
        <w:rPr>
          <w:sz w:val="28"/>
          <w:szCs w:val="28"/>
        </w:rPr>
        <w:t xml:space="preserve">) Rank </w:t>
      </w:r>
      <w:r>
        <w:rPr>
          <w:sz w:val="28"/>
          <w:szCs w:val="28"/>
        </w:rPr>
        <w:t>2</w:t>
      </w:r>
      <w:r w:rsidRPr="00CF46D1">
        <w:rPr>
          <w:sz w:val="28"/>
          <w:szCs w:val="28"/>
        </w:rPr>
        <w:t>+</w:t>
      </w:r>
      <w:r>
        <w:rPr>
          <w:sz w:val="28"/>
          <w:szCs w:val="28"/>
        </w:rPr>
        <w:t>2</w:t>
      </w:r>
      <w:r w:rsidRPr="00CF46D1">
        <w:rPr>
          <w:sz w:val="28"/>
          <w:szCs w:val="28"/>
        </w:rPr>
        <w:t xml:space="preserve"> under </w:t>
      </w:r>
      <w:r>
        <w:rPr>
          <w:sz w:val="28"/>
          <w:szCs w:val="28"/>
        </w:rPr>
        <w:t>4</w:t>
      </w:r>
      <w:r w:rsidRPr="00CF46D1">
        <w:rPr>
          <w:sz w:val="28"/>
          <w:szCs w:val="28"/>
        </w:rPr>
        <w:t>x</w:t>
      </w:r>
      <w:r>
        <w:rPr>
          <w:sz w:val="28"/>
          <w:szCs w:val="28"/>
        </w:rPr>
        <w:t>4</w:t>
      </w:r>
      <w:r w:rsidRPr="00CF46D1">
        <w:rPr>
          <w:sz w:val="28"/>
          <w:szCs w:val="28"/>
        </w:rPr>
        <w:t xml:space="preserve"> </w:t>
      </w:r>
      <w:r>
        <w:rPr>
          <w:sz w:val="28"/>
          <w:szCs w:val="28"/>
        </w:rPr>
        <w:t>low</w:t>
      </w:r>
      <w:r w:rsidRPr="00CF46D1">
        <w:rPr>
          <w:sz w:val="28"/>
          <w:szCs w:val="28"/>
        </w:rPr>
        <w:t xml:space="preserve">, TDLC300-100 channel </w:t>
      </w:r>
    </w:p>
    <w:p w14:paraId="5B6ACF9B" w14:textId="55D2992D" w:rsidR="00D228CE" w:rsidRDefault="004C31A4" w:rsidP="006D329B">
      <w:pPr>
        <w:rPr>
          <w:noProof/>
        </w:rPr>
      </w:pPr>
      <w:r w:rsidRPr="004C31A4">
        <w:rPr>
          <w:noProof/>
        </w:rPr>
        <w:drawing>
          <wp:inline distT="0" distB="0" distL="0" distR="0" wp14:anchorId="73DDF768" wp14:editId="53E9C56C">
            <wp:extent cx="2980944" cy="22402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2719" w:rsidRPr="00C62719">
        <w:rPr>
          <w:noProof/>
        </w:rPr>
        <w:t xml:space="preserve"> </w:t>
      </w:r>
      <w:r w:rsidR="002142B8" w:rsidRPr="002142B8">
        <w:rPr>
          <w:noProof/>
        </w:rPr>
        <w:drawing>
          <wp:inline distT="0" distB="0" distL="0" distR="0" wp14:anchorId="27AC86CB" wp14:editId="0B4B2ACB">
            <wp:extent cx="2980944" cy="224028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7186F" w14:textId="3B577734" w:rsidR="00D228CE" w:rsidRDefault="00740F54" w:rsidP="006D329B">
      <w:pPr>
        <w:rPr>
          <w:noProof/>
        </w:rPr>
      </w:pPr>
      <w:r w:rsidRPr="00740F54">
        <w:rPr>
          <w:noProof/>
        </w:rPr>
        <w:drawing>
          <wp:inline distT="0" distB="0" distL="0" distR="0" wp14:anchorId="36B0EF98" wp14:editId="0E6554E0">
            <wp:extent cx="2980944" cy="224028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E90" w:rsidRPr="00721E90">
        <w:rPr>
          <w:noProof/>
        </w:rPr>
        <w:t xml:space="preserve"> </w:t>
      </w:r>
      <w:r w:rsidR="000C6DEF" w:rsidRPr="000C6DEF">
        <w:rPr>
          <w:noProof/>
        </w:rPr>
        <w:drawing>
          <wp:inline distT="0" distB="0" distL="0" distR="0" wp14:anchorId="4A7DFBF4" wp14:editId="2584D65E">
            <wp:extent cx="2980944" cy="22402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C1999" w14:textId="59DAC80D" w:rsidR="005C674A" w:rsidRPr="00CF46D1" w:rsidRDefault="005C674A" w:rsidP="005C674A">
      <w:pPr>
        <w:pStyle w:val="ListParagraph"/>
        <w:keepNext/>
        <w:keepLines/>
        <w:numPr>
          <w:ilvl w:val="2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28"/>
          <w:szCs w:val="28"/>
        </w:rPr>
      </w:pPr>
      <w:r w:rsidRPr="00CF46D1">
        <w:rPr>
          <w:sz w:val="28"/>
          <w:szCs w:val="28"/>
        </w:rPr>
        <w:t>Case</w:t>
      </w:r>
      <w:r>
        <w:rPr>
          <w:sz w:val="28"/>
          <w:szCs w:val="28"/>
        </w:rPr>
        <w:t xml:space="preserve"> 9 ~ 12</w:t>
      </w:r>
      <w:r w:rsidRPr="00CF46D1">
        <w:rPr>
          <w:sz w:val="28"/>
          <w:szCs w:val="28"/>
        </w:rPr>
        <w:t xml:space="preserve">) Rank </w:t>
      </w:r>
      <w:r>
        <w:rPr>
          <w:sz w:val="28"/>
          <w:szCs w:val="28"/>
        </w:rPr>
        <w:t>2</w:t>
      </w:r>
      <w:r w:rsidRPr="00CF46D1">
        <w:rPr>
          <w:sz w:val="28"/>
          <w:szCs w:val="28"/>
        </w:rPr>
        <w:t>+</w:t>
      </w:r>
      <w:r>
        <w:rPr>
          <w:sz w:val="28"/>
          <w:szCs w:val="28"/>
        </w:rPr>
        <w:t>2</w:t>
      </w:r>
      <w:r w:rsidRPr="00CF46D1">
        <w:rPr>
          <w:sz w:val="28"/>
          <w:szCs w:val="28"/>
        </w:rPr>
        <w:t xml:space="preserve"> under </w:t>
      </w:r>
      <w:r>
        <w:rPr>
          <w:sz w:val="28"/>
          <w:szCs w:val="28"/>
        </w:rPr>
        <w:t>4</w:t>
      </w:r>
      <w:r w:rsidRPr="00CF46D1">
        <w:rPr>
          <w:sz w:val="28"/>
          <w:szCs w:val="28"/>
        </w:rPr>
        <w:t>x</w:t>
      </w:r>
      <w:r>
        <w:rPr>
          <w:sz w:val="28"/>
          <w:szCs w:val="28"/>
        </w:rPr>
        <w:t>4</w:t>
      </w:r>
      <w:r w:rsidRPr="00CF46D1">
        <w:rPr>
          <w:sz w:val="28"/>
          <w:szCs w:val="28"/>
        </w:rPr>
        <w:t xml:space="preserve"> </w:t>
      </w:r>
      <w:r>
        <w:rPr>
          <w:sz w:val="28"/>
          <w:szCs w:val="28"/>
        </w:rPr>
        <w:t>low</w:t>
      </w:r>
      <w:r w:rsidRPr="00CF46D1">
        <w:rPr>
          <w:sz w:val="28"/>
          <w:szCs w:val="28"/>
        </w:rPr>
        <w:t>, TDL</w:t>
      </w:r>
      <w:r>
        <w:rPr>
          <w:sz w:val="28"/>
          <w:szCs w:val="28"/>
        </w:rPr>
        <w:t>A</w:t>
      </w:r>
      <w:r w:rsidRPr="00CF46D1">
        <w:rPr>
          <w:sz w:val="28"/>
          <w:szCs w:val="28"/>
        </w:rPr>
        <w:t xml:space="preserve">30-10 channel </w:t>
      </w:r>
    </w:p>
    <w:p w14:paraId="6DC63823" w14:textId="2E094010" w:rsidR="005C674A" w:rsidRDefault="00A73E17" w:rsidP="005D6D2E">
      <w:pPr>
        <w:jc w:val="center"/>
      </w:pPr>
      <w:r w:rsidRPr="00A73E17">
        <w:rPr>
          <w:noProof/>
        </w:rPr>
        <w:drawing>
          <wp:inline distT="0" distB="0" distL="0" distR="0" wp14:anchorId="1581A265" wp14:editId="7CAE7277">
            <wp:extent cx="2980944" cy="22402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127" w:rsidRPr="00432127">
        <w:t xml:space="preserve"> </w:t>
      </w:r>
      <w:r w:rsidR="00432127" w:rsidRPr="00432127">
        <w:rPr>
          <w:noProof/>
        </w:rPr>
        <w:drawing>
          <wp:inline distT="0" distB="0" distL="0" distR="0" wp14:anchorId="0ABE2F5A" wp14:editId="33EB81C0">
            <wp:extent cx="2980944" cy="22402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9D46B" w14:textId="76E0441E" w:rsidR="00AB23E4" w:rsidRDefault="00DA4DF4" w:rsidP="005D6D2E">
      <w:pPr>
        <w:jc w:val="center"/>
      </w:pPr>
      <w:r w:rsidRPr="00DA4DF4">
        <w:rPr>
          <w:noProof/>
        </w:rPr>
        <w:drawing>
          <wp:inline distT="0" distB="0" distL="0" distR="0" wp14:anchorId="3D142D86" wp14:editId="60C4572D">
            <wp:extent cx="2980944" cy="224028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BEE" w:rsidRPr="00E74BEE">
        <w:t xml:space="preserve"> </w:t>
      </w:r>
      <w:r w:rsidR="0029521C" w:rsidRPr="0029521C">
        <w:rPr>
          <w:noProof/>
        </w:rPr>
        <w:drawing>
          <wp:inline distT="0" distB="0" distL="0" distR="0" wp14:anchorId="54EC0776" wp14:editId="14A21D60">
            <wp:extent cx="2980944" cy="224028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1940E" w14:textId="53903A89" w:rsidR="00530F30" w:rsidRPr="00583999" w:rsidRDefault="00BD4D95" w:rsidP="00583999">
      <w:pPr>
        <w:pStyle w:val="ListParagraph"/>
        <w:keepNext/>
        <w:keepLines/>
        <w:numPr>
          <w:ilvl w:val="1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2"/>
          <w:szCs w:val="32"/>
        </w:rPr>
      </w:pPr>
      <w:r w:rsidRPr="00583999">
        <w:rPr>
          <w:sz w:val="32"/>
        </w:rPr>
        <w:t>Summary</w:t>
      </w:r>
    </w:p>
    <w:tbl>
      <w:tblPr>
        <w:tblW w:w="945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810"/>
        <w:gridCol w:w="540"/>
        <w:gridCol w:w="630"/>
        <w:gridCol w:w="630"/>
        <w:gridCol w:w="720"/>
        <w:gridCol w:w="990"/>
        <w:gridCol w:w="900"/>
        <w:gridCol w:w="720"/>
        <w:gridCol w:w="720"/>
        <w:gridCol w:w="630"/>
        <w:gridCol w:w="720"/>
      </w:tblGrid>
      <w:tr w:rsidR="00625E83" w:rsidRPr="00324EBF" w14:paraId="0F088458" w14:textId="77777777" w:rsidTr="003F0563">
        <w:trPr>
          <w:trHeight w:val="2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86C4395" w14:textId="0F0D8854" w:rsidR="00625E83" w:rsidRDefault="00625E83" w:rsidP="00893C45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Case </w:t>
            </w:r>
          </w:p>
          <w:p w14:paraId="4C6997ED" w14:textId="00A95CFE" w:rsidR="00625E83" w:rsidRPr="00324EBF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C385693" w14:textId="2CFBB02B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Number of</w:t>
            </w:r>
          </w:p>
          <w:p w14:paraId="21BC50A9" w14:textId="5A8CF24D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co-scheduled </w:t>
            </w:r>
          </w:p>
          <w:p w14:paraId="189B1D5E" w14:textId="2F66A5B4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UE</w:t>
            </w: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s</w:t>
            </w:r>
          </w:p>
          <w:p w14:paraId="09F62F0D" w14:textId="0378371C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578158B" w14:textId="77777777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Rank</w:t>
            </w:r>
          </w:p>
          <w:p w14:paraId="4477B1EE" w14:textId="7E47049A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(Target UE)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EEE7D85" w14:textId="73AFA0AC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Co-scheduled UE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E524DED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MIMO</w:t>
            </w:r>
          </w:p>
          <w:p w14:paraId="36846B8B" w14:textId="3649E2C2" w:rsidR="00625E83" w:rsidRPr="003F0563" w:rsidRDefault="00340AF7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40AF7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C</w:t>
            </w:r>
            <w:r w:rsidR="00625E83"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onfig</w:t>
            </w: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9105D81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Channel </w:t>
            </w:r>
          </w:p>
          <w:p w14:paraId="111E8373" w14:textId="6378B6F9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model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A3F0073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Precoder </w:t>
            </w:r>
          </w:p>
          <w:p w14:paraId="4B1E4030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selection </w:t>
            </w:r>
          </w:p>
          <w:p w14:paraId="5AA57EFC" w14:textId="5910D2BC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(Co-scheduled UE)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</w:tcPr>
          <w:p w14:paraId="767B4E5E" w14:textId="121195E0" w:rsidR="00625E83" w:rsidRPr="00324EBF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SNR </w:t>
            </w:r>
            <w:r w:rsidR="0092388C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 xml:space="preserve">dB </w:t>
            </w: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@ 70 % Throughput</w:t>
            </w:r>
          </w:p>
        </w:tc>
      </w:tr>
      <w:tr w:rsidR="00625E83" w:rsidRPr="00324EBF" w14:paraId="71B0714B" w14:textId="77777777" w:rsidTr="003F0563">
        <w:trPr>
          <w:trHeight w:val="5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9D383" w14:textId="77777777" w:rsidR="00625E83" w:rsidRPr="00324EBF" w:rsidRDefault="00625E83" w:rsidP="00324EBF">
            <w:pPr>
              <w:spacing w:after="0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43F33" w14:textId="77777777" w:rsidR="00625E83" w:rsidRPr="003F0563" w:rsidRDefault="00625E83" w:rsidP="00324EBF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975F9" w14:textId="77777777" w:rsidR="00625E83" w:rsidRPr="003F0563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99FA142" w14:textId="3963B785" w:rsidR="00625E83" w:rsidRPr="003F0563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Rank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BFA259C" w14:textId="35B0C6B5" w:rsidR="00625E83" w:rsidRPr="003F0563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Modulation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1BA32" w14:textId="77777777" w:rsidR="00625E83" w:rsidRPr="003F0563" w:rsidRDefault="00625E83" w:rsidP="00324EBF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0F8FD" w14:textId="77777777" w:rsidR="00625E83" w:rsidRPr="003F0563" w:rsidRDefault="00625E83" w:rsidP="00324EBF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CE040" w14:textId="77777777" w:rsidR="00625E83" w:rsidRPr="003F0563" w:rsidRDefault="00625E83" w:rsidP="00324EBF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BD348" w14:textId="7B9DA6E8" w:rsidR="00625E83" w:rsidRPr="00324EBF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R-ML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857196" w14:textId="34CC1C0F" w:rsidR="00625E83" w:rsidRPr="00324EBF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E-IRC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7BD8AB" w14:textId="77777777" w:rsidR="00625E8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IRC</w:t>
            </w:r>
          </w:p>
          <w:p w14:paraId="2D6347DB" w14:textId="043435B5" w:rsidR="00625E83" w:rsidRPr="00324EBF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(Baseline)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8971B" w14:textId="07832842" w:rsidR="00625E8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Gain</w:t>
            </w:r>
          </w:p>
          <w:p w14:paraId="54C87785" w14:textId="0EF29585" w:rsidR="00625E83" w:rsidRPr="00324EBF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(R-ML)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B2B05" w14:textId="77777777" w:rsidR="00625E8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Gain</w:t>
            </w:r>
          </w:p>
          <w:p w14:paraId="372BF204" w14:textId="237103B1" w:rsidR="00625E83" w:rsidRPr="00324EBF" w:rsidRDefault="00625E83" w:rsidP="003F0563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0"/>
                <w:szCs w:val="10"/>
                <w:lang w:val="en-US" w:eastAsia="ko-KR"/>
              </w:rPr>
              <w:t>(E-IRC)</w:t>
            </w:r>
          </w:p>
        </w:tc>
      </w:tr>
      <w:tr w:rsidR="00625E83" w:rsidRPr="00324EBF" w14:paraId="6DB7309A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ACAA811" w14:textId="77777777" w:rsidR="00625E83" w:rsidRPr="00324EBF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5285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1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7097" w14:textId="77777777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1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1425" w14:textId="77777777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1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8743" w14:textId="77777777" w:rsidR="00625E83" w:rsidRPr="003F0563" w:rsidRDefault="00625E83" w:rsidP="00625E8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QPSK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FB8C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2Tx 2Rx </w:t>
            </w:r>
          </w:p>
          <w:p w14:paraId="47F0D40B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ULA medium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8DF2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TDLC300-100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88F5" w14:textId="77777777" w:rsidR="00625E83" w:rsidRPr="003F0563" w:rsidRDefault="00625E83" w:rsidP="00324EBF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C8EB7" w14:textId="77DB98C1" w:rsidR="00625E83" w:rsidRPr="00975468" w:rsidRDefault="00E349B6" w:rsidP="00625E83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13.</w:t>
            </w:r>
            <w:r w:rsidR="00DF5DF6" w:rsidRPr="00975468">
              <w:rPr>
                <w:rFonts w:eastAsia="Times New Roman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BD6C7" w14:textId="521E2A47" w:rsidR="00625E83" w:rsidRPr="00975468" w:rsidRDefault="00E349B6" w:rsidP="00625E83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19.</w:t>
            </w:r>
            <w:r w:rsidR="00DF5DF6" w:rsidRPr="00975468">
              <w:rPr>
                <w:rFonts w:eastAsia="Times New Roman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B5108" w14:textId="07C66F2B" w:rsidR="00625E83" w:rsidRPr="00975468" w:rsidRDefault="00E349B6" w:rsidP="00625E83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19.</w:t>
            </w:r>
            <w:r w:rsidR="001E416C" w:rsidRPr="00975468">
              <w:rPr>
                <w:rFonts w:eastAsia="Times New Roman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0775A" w14:textId="5A0B9FD2" w:rsidR="00625E83" w:rsidRPr="00975468" w:rsidRDefault="00E349B6" w:rsidP="00625E8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5.9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71513" w14:textId="01937F86" w:rsidR="00625E83" w:rsidRPr="00975468" w:rsidRDefault="00E349B6" w:rsidP="00625E8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0.2</w:t>
            </w:r>
          </w:p>
        </w:tc>
      </w:tr>
      <w:tr w:rsidR="00340AF7" w:rsidRPr="00324EBF" w14:paraId="4853948D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4E12A05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6071C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BC2C5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BD450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CC540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7E6F8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46CD8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6F83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F4FCE" w14:textId="762F2259" w:rsidR="00340AF7" w:rsidRPr="00975468" w:rsidRDefault="00E349B6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14.</w:t>
            </w:r>
            <w:r w:rsidR="002E0303" w:rsidRPr="00975468">
              <w:rPr>
                <w:rFonts w:eastAsia="Times New Roman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56E4C" w14:textId="4EA40B58" w:rsidR="00340AF7" w:rsidRPr="00975468" w:rsidRDefault="00E349B6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21.</w:t>
            </w:r>
            <w:r w:rsidR="0033529B" w:rsidRPr="00975468">
              <w:rPr>
                <w:rFonts w:eastAsia="Times New Roman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538FF" w14:textId="631EC522" w:rsidR="00340AF7" w:rsidRPr="00975468" w:rsidRDefault="0033529B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sz w:val="16"/>
                <w:szCs w:val="16"/>
                <w:lang w:val="en-US" w:eastAsia="ko-KR"/>
              </w:rPr>
              <w:t>22.3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84AE1" w14:textId="2AE23320" w:rsidR="00340AF7" w:rsidRPr="00975468" w:rsidRDefault="002E0303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7.9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18A87" w14:textId="353C3316" w:rsidR="00340AF7" w:rsidRPr="00975468" w:rsidRDefault="002E0303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75468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1.0</w:t>
            </w:r>
          </w:p>
        </w:tc>
      </w:tr>
      <w:tr w:rsidR="00340AF7" w:rsidRPr="00324EBF" w14:paraId="539A91C6" w14:textId="77777777" w:rsidTr="003F0563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824B8E6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62C2A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3493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EC35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6A05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  <w:t>16QAM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279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 xml:space="preserve">4Tx 4Rx </w:t>
            </w:r>
          </w:p>
          <w:p w14:paraId="1106D925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ULA Low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51065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D61E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92761" w14:textId="327F27A4" w:rsidR="00340AF7" w:rsidRPr="009C0357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D9D9D9" w:themeColor="background1" w:themeShade="D9"/>
                <w:sz w:val="16"/>
                <w:szCs w:val="16"/>
                <w:lang w:val="en-US" w:eastAsia="ko-KR"/>
              </w:rPr>
            </w:pPr>
            <w:r w:rsidRPr="009C0357">
              <w:rPr>
                <w:rFonts w:ascii="Calibri" w:eastAsia="Times New Roman" w:hAnsi="Calibri" w:cs="Calibri"/>
                <w:b/>
                <w:bCs/>
                <w:color w:val="D9D9D9" w:themeColor="background1" w:themeShade="D9"/>
                <w:sz w:val="16"/>
                <w:szCs w:val="16"/>
                <w:lang w:val="en-US" w:eastAsia="ko-KR"/>
              </w:rPr>
              <w:t>-</w:t>
            </w:r>
          </w:p>
        </w:tc>
      </w:tr>
      <w:tr w:rsidR="00340AF7" w:rsidRPr="00324EBF" w14:paraId="6877BEC8" w14:textId="77777777" w:rsidTr="003F0563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B447DD0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B53F3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084BE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1436B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423E7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2526D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0DCAA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4104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color w:val="D9D9D9" w:themeColor="background1" w:themeShade="D9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AD5DE" w14:textId="3B8B1942" w:rsidR="00340AF7" w:rsidRPr="009C0357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D9D9D9" w:themeColor="background1" w:themeShade="D9"/>
                <w:sz w:val="16"/>
                <w:szCs w:val="16"/>
                <w:lang w:val="en-US" w:eastAsia="ko-KR"/>
              </w:rPr>
            </w:pPr>
            <w:r w:rsidRPr="009C0357">
              <w:rPr>
                <w:rFonts w:ascii="Calibri" w:eastAsia="Times New Roman" w:hAnsi="Calibri" w:cs="Calibri"/>
                <w:b/>
                <w:bCs/>
                <w:color w:val="D9D9D9" w:themeColor="background1" w:themeShade="D9"/>
                <w:sz w:val="16"/>
                <w:szCs w:val="16"/>
                <w:lang w:val="en-US" w:eastAsia="ko-KR"/>
              </w:rPr>
              <w:t>-</w:t>
            </w:r>
          </w:p>
        </w:tc>
      </w:tr>
      <w:tr w:rsidR="00340AF7" w:rsidRPr="00324EBF" w14:paraId="2D5E845B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3094D00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BD550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2F8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2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7913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A87E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64QAM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BB468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4A9F7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1457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54373" w14:textId="11C308CA" w:rsidR="00340AF7" w:rsidRPr="0093227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32276">
              <w:rPr>
                <w:rFonts w:eastAsia="Times New Roman"/>
                <w:sz w:val="16"/>
                <w:szCs w:val="16"/>
                <w:lang w:val="en-US" w:eastAsia="ko-KR"/>
              </w:rPr>
              <w:t>13.5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95563" w14:textId="43947338" w:rsidR="00340AF7" w:rsidRPr="0093227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32276">
              <w:rPr>
                <w:rFonts w:eastAsia="Times New Roman"/>
                <w:sz w:val="16"/>
                <w:szCs w:val="16"/>
                <w:lang w:val="en-US" w:eastAsia="ko-KR"/>
              </w:rPr>
              <w:t>14.2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DA329" w14:textId="10C7C9FB" w:rsidR="00340AF7" w:rsidRPr="0093227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932276">
              <w:rPr>
                <w:rFonts w:eastAsia="Times New Roman"/>
                <w:sz w:val="16"/>
                <w:szCs w:val="16"/>
                <w:lang w:val="en-US" w:eastAsia="ko-KR"/>
              </w:rPr>
              <w:t>14.</w:t>
            </w:r>
            <w:r w:rsidR="00E13B5C" w:rsidRPr="00932276">
              <w:rPr>
                <w:rFonts w:eastAsia="Times New Roman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940D2" w14:textId="1D85C6B4" w:rsidR="00340AF7" w:rsidRPr="0093227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3227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1.</w:t>
            </w:r>
            <w:r w:rsidR="00932276" w:rsidRPr="0093227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CFCC2" w14:textId="47525DC3" w:rsidR="00340AF7" w:rsidRPr="0093227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93227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</w:t>
            </w:r>
            <w:r w:rsidR="00E13B5C" w:rsidRPr="0093227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6</w:t>
            </w:r>
          </w:p>
        </w:tc>
      </w:tr>
      <w:tr w:rsidR="00340AF7" w:rsidRPr="00324EBF" w14:paraId="02D401A7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1E872D4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A136B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7D900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C8268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3AC77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C4585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3D58F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AB69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0588A" w14:textId="5C6CD2CE" w:rsidR="00340AF7" w:rsidRPr="000C7A25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0C7A25">
              <w:rPr>
                <w:rFonts w:eastAsia="Times New Roman"/>
                <w:sz w:val="16"/>
                <w:szCs w:val="16"/>
                <w:lang w:val="en-US" w:eastAsia="ko-KR"/>
              </w:rPr>
              <w:t>18.</w:t>
            </w:r>
            <w:r w:rsidR="006F5A6F" w:rsidRPr="000C7A25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154BC" w14:textId="41FB0639" w:rsidR="00340AF7" w:rsidRPr="000C7A25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0C7A25">
              <w:rPr>
                <w:rFonts w:eastAsia="Times New Roman"/>
                <w:sz w:val="16"/>
                <w:szCs w:val="16"/>
                <w:lang w:val="en-US" w:eastAsia="ko-KR"/>
              </w:rPr>
              <w:t>20.</w:t>
            </w:r>
            <w:r w:rsidR="006613A8" w:rsidRPr="000C7A25">
              <w:rPr>
                <w:rFonts w:eastAsia="Times New Roman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CAFC1" w14:textId="262CEFD4" w:rsidR="00340AF7" w:rsidRPr="000C7A25" w:rsidRDefault="00066346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0C7A25">
              <w:rPr>
                <w:rFonts w:eastAsia="Times New Roman"/>
                <w:sz w:val="16"/>
                <w:szCs w:val="16"/>
                <w:lang w:val="en-US" w:eastAsia="ko-KR"/>
              </w:rPr>
              <w:t>30.0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F318B" w14:textId="10DB959B" w:rsidR="00340AF7" w:rsidRPr="000C7A25" w:rsidRDefault="00066346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0C7A25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11.</w:t>
            </w:r>
            <w:r w:rsidR="006F5A6F" w:rsidRPr="000C7A25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0AD2B" w14:textId="51178A8C" w:rsidR="00340AF7" w:rsidRPr="000C7A25" w:rsidRDefault="00066346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0C7A25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9.</w:t>
            </w:r>
            <w:r w:rsidR="000E7288" w:rsidRPr="000C7A25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6</w:t>
            </w:r>
          </w:p>
        </w:tc>
      </w:tr>
      <w:tr w:rsidR="00340AF7" w:rsidRPr="00324EBF" w14:paraId="7FE15744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DA0AFA6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F4EA4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8D387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7B5BD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E96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QPSK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D0049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0C663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A3F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E6CD4" w14:textId="746A42B3" w:rsidR="00340AF7" w:rsidRPr="00761AC6" w:rsidRDefault="00A8483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11.</w:t>
            </w:r>
            <w:r w:rsidR="003044FD">
              <w:rPr>
                <w:rFonts w:eastAsia="Times New Roman"/>
                <w:sz w:val="16"/>
                <w:szCs w:val="16"/>
                <w:lang w:val="en-US" w:eastAsia="ko-KR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1C37A" w14:textId="78DC2FA1" w:rsidR="00340AF7" w:rsidRPr="00761AC6" w:rsidRDefault="00A8483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4FD94" w14:textId="7B2F2AB4" w:rsidR="00340AF7" w:rsidRPr="00761AC6" w:rsidRDefault="00A8483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14.8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103F1" w14:textId="15A99600" w:rsidR="00340AF7" w:rsidRPr="00761AC6" w:rsidRDefault="00A84838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3.</w:t>
            </w:r>
            <w:r w:rsidR="003044FD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12AE6" w14:textId="0F7C95E4" w:rsidR="00340AF7" w:rsidRPr="00761AC6" w:rsidRDefault="00A84838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0.6</w:t>
            </w:r>
          </w:p>
        </w:tc>
      </w:tr>
      <w:tr w:rsidR="00340AF7" w:rsidRPr="00324EBF" w14:paraId="76B16721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35074A7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8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7F140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F0222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C30B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45E08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81513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4E45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9B23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D0B37" w14:textId="48986B5F" w:rsidR="00340AF7" w:rsidRPr="00761AC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13.3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41671" w14:textId="14EB373B" w:rsidR="00340AF7" w:rsidRPr="00761AC6" w:rsidRDefault="00773948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20.</w:t>
            </w:r>
            <w:r w:rsidR="00A073EF">
              <w:rPr>
                <w:rFonts w:eastAsia="Times New Roman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DE89B" w14:textId="0F70D3C3" w:rsidR="00340AF7" w:rsidRPr="00761AC6" w:rsidRDefault="00E24BFB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sz w:val="16"/>
                <w:szCs w:val="16"/>
                <w:lang w:val="en-US" w:eastAsia="ko-KR"/>
              </w:rPr>
              <w:t>29.9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17060" w14:textId="6840B6E7" w:rsidR="00340AF7" w:rsidRPr="00761AC6" w:rsidRDefault="00A073EF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16.6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90333" w14:textId="629792DE" w:rsidR="00340AF7" w:rsidRPr="00761AC6" w:rsidRDefault="00785CE1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9.5</w:t>
            </w:r>
          </w:p>
        </w:tc>
      </w:tr>
      <w:tr w:rsidR="00340AF7" w:rsidRPr="00324EBF" w14:paraId="0B50529A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2036F83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B4F3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FCF9A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C3491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6E8D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64QAM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2E2D3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9D0E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TDLA30-10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0B35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C90DA" w14:textId="6966161D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12.</w:t>
            </w:r>
            <w:r w:rsidR="00AC1C31">
              <w:rPr>
                <w:rFonts w:eastAsia="Times New Roman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DE4C5" w14:textId="09A9C7D7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12.</w:t>
            </w:r>
            <w:r w:rsidR="00AC1C31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E30C8" w14:textId="0D5DBA7E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12.</w:t>
            </w:r>
            <w:r w:rsidR="002C7E4F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252FB" w14:textId="51F2F773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</w:t>
            </w:r>
            <w:r w:rsidR="00AC1C31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8861F" w14:textId="0B0C7194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0.0</w:t>
            </w:r>
          </w:p>
        </w:tc>
      </w:tr>
      <w:tr w:rsidR="00340AF7" w:rsidRPr="00324EBF" w14:paraId="1B95534B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638B4CD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10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CF856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FC93E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82CBC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900A3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4CFA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7CB8A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5A3A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1CB88" w14:textId="67C9CFD5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16.</w:t>
            </w:r>
            <w:r w:rsidR="005574D0">
              <w:rPr>
                <w:rFonts w:eastAsia="Times New Roman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9E676" w14:textId="11B6EAA4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17.</w:t>
            </w:r>
            <w:r w:rsidR="00841913">
              <w:rPr>
                <w:rFonts w:eastAsia="Times New Roman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B36B4" w14:textId="09A30E57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17.</w:t>
            </w:r>
            <w:r w:rsidR="00841913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E5834" w14:textId="7CCCA56B" w:rsidR="00340AF7" w:rsidRPr="00761AC6" w:rsidRDefault="005574D0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</w:t>
            </w:r>
            <w:r w:rsidR="005062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B1654" w14:textId="110461D8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-0.1</w:t>
            </w:r>
          </w:p>
        </w:tc>
      </w:tr>
      <w:tr w:rsidR="00340AF7" w:rsidRPr="00324EBF" w14:paraId="6233EC61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8116947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0AA94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CA4D1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BB07B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2E4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QPSK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17012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3110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1A70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orthogonal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E20CD" w14:textId="5AC36925" w:rsidR="00340AF7" w:rsidRPr="00761AC6" w:rsidRDefault="0092388C" w:rsidP="0092388C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9.9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D2C78" w14:textId="6135FC79" w:rsidR="00340AF7" w:rsidRPr="00761AC6" w:rsidRDefault="0092388C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12.</w:t>
            </w:r>
            <w:r w:rsidR="00847637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FC2D2" w14:textId="6FF9A869" w:rsidR="00340AF7" w:rsidRPr="00761AC6" w:rsidRDefault="0092388C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12.4</w:t>
            </w:r>
            <w:r w:rsidR="00340AF7" w:rsidRPr="00761AC6">
              <w:rPr>
                <w:rFonts w:eastAsia="Times New Roman"/>
                <w:sz w:val="16"/>
                <w:szCs w:val="16"/>
                <w:lang w:val="en-US" w:eastAsia="ko-KR"/>
              </w:rPr>
              <w:t xml:space="preserve">    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1DA38" w14:textId="5E2D60F2" w:rsidR="00340AF7" w:rsidRPr="00761AC6" w:rsidRDefault="0092388C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F6361" w14:textId="0AACB6C9" w:rsidR="00340AF7" w:rsidRPr="00761AC6" w:rsidRDefault="00886B12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-</w:t>
            </w:r>
            <w:r w:rsidR="0092388C"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0.</w:t>
            </w:r>
            <w:r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1</w:t>
            </w:r>
          </w:p>
        </w:tc>
      </w:tr>
      <w:tr w:rsidR="00340AF7" w:rsidRPr="00324EBF" w14:paraId="28ECFECE" w14:textId="77777777" w:rsidTr="003F0563">
        <w:trPr>
          <w:trHeight w:val="2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572E2E1" w14:textId="77777777" w:rsidR="00340AF7" w:rsidRPr="00324EBF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</w:pPr>
            <w:r w:rsidRPr="00324EBF">
              <w:rPr>
                <w:rFonts w:ascii="Calibri" w:eastAsia="Times New Roman" w:hAnsi="Calibri" w:cs="Calibri"/>
                <w:sz w:val="14"/>
                <w:szCs w:val="14"/>
                <w:lang w:val="en-US" w:eastAsia="ko-KR"/>
              </w:rPr>
              <w:t>12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6982C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89FEF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C6665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110F9" w14:textId="77777777" w:rsidR="00340AF7" w:rsidRPr="003F0563" w:rsidRDefault="00340AF7" w:rsidP="003F0563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509F4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BCC40" w14:textId="77777777" w:rsidR="00340AF7" w:rsidRPr="003F0563" w:rsidRDefault="00340AF7" w:rsidP="00340AF7">
            <w:pPr>
              <w:spacing w:after="0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A1B2" w14:textId="77777777" w:rsidR="00340AF7" w:rsidRPr="003F0563" w:rsidRDefault="00340AF7" w:rsidP="00340AF7">
            <w:pPr>
              <w:spacing w:after="0"/>
              <w:jc w:val="center"/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</w:pPr>
            <w:r w:rsidRPr="003F0563">
              <w:rPr>
                <w:rFonts w:ascii="Calibri" w:eastAsia="Times New Roman" w:hAnsi="Calibri" w:cs="Calibri"/>
                <w:sz w:val="12"/>
                <w:szCs w:val="12"/>
                <w:lang w:val="en-US" w:eastAsia="ko-KR"/>
              </w:rPr>
              <w:t>random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8B900" w14:textId="15DFF848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0DF703" w14:textId="5F174AA3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17.</w:t>
            </w:r>
            <w:r w:rsidR="00D52204">
              <w:rPr>
                <w:rFonts w:eastAsia="Times New Roman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A08E7" w14:textId="5510234D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sz w:val="16"/>
                <w:szCs w:val="16"/>
                <w:lang w:val="en-US" w:eastAsia="ko-KR"/>
              </w:rPr>
              <w:t>17.</w:t>
            </w:r>
            <w:r w:rsidR="00D52204">
              <w:rPr>
                <w:rFonts w:eastAsia="Times New Roman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46573" w14:textId="6CFD6CDF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5.</w:t>
            </w:r>
            <w:r w:rsidR="00D52204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A4291" w14:textId="32F90891" w:rsidR="00340AF7" w:rsidRPr="00761AC6" w:rsidRDefault="00B41E5E" w:rsidP="00340AF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761AC6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-0.</w:t>
            </w:r>
            <w:r w:rsidR="00DE1C85"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  <w:t>2</w:t>
            </w:r>
          </w:p>
        </w:tc>
      </w:tr>
    </w:tbl>
    <w:p w14:paraId="35341CDF" w14:textId="49C4858D" w:rsidR="00BD4D95" w:rsidRDefault="00BD4D95" w:rsidP="00886216">
      <w:pPr>
        <w:ind w:left="568"/>
        <w:jc w:val="both"/>
      </w:pPr>
    </w:p>
    <w:p w14:paraId="5AB4DBFF" w14:textId="63D814AB" w:rsidR="00530F30" w:rsidRPr="00A22F30" w:rsidRDefault="00530F30" w:rsidP="00A22F30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 w:rsidRPr="00A22F30">
        <w:rPr>
          <w:sz w:val="36"/>
          <w:szCs w:val="36"/>
        </w:rPr>
        <w:t>Conclusion</w:t>
      </w:r>
    </w:p>
    <w:p w14:paraId="28B897F8" w14:textId="77777777" w:rsidR="00816E54" w:rsidRDefault="00816E54" w:rsidP="00FF0509">
      <w:pPr>
        <w:jc w:val="both"/>
      </w:pPr>
    </w:p>
    <w:p w14:paraId="7616DC7F" w14:textId="6FB909C4" w:rsidR="00337C87" w:rsidRDefault="00002EE1" w:rsidP="00FF0509">
      <w:pPr>
        <w:jc w:val="both"/>
      </w:pPr>
      <w:r w:rsidRPr="001F11DE">
        <w:t xml:space="preserve">In this paper, we provide </w:t>
      </w:r>
      <w:r>
        <w:t>initial simulation results for alignment for defining advanced receiver for MU-MIMO.</w:t>
      </w:r>
    </w:p>
    <w:p w14:paraId="413B3A0A" w14:textId="38B460E9" w:rsidR="00FF0509" w:rsidRDefault="00FF0509" w:rsidP="00FF0509">
      <w:r>
        <w:rPr>
          <w:b/>
          <w:bCs/>
        </w:rPr>
        <w:t xml:space="preserve">Proposal </w:t>
      </w:r>
      <w:r>
        <w:t xml:space="preserve">1. RAN4 to consider </w:t>
      </w:r>
      <w:r w:rsidR="00577CCE">
        <w:t>additional</w:t>
      </w:r>
      <w:r w:rsidR="003C0023">
        <w:t xml:space="preserve"> simulation case </w:t>
      </w:r>
      <w:r w:rsidR="00577CCE">
        <w:t xml:space="preserve">of </w:t>
      </w:r>
      <w:r>
        <w:t>MCS4 (QPSK, rank 1) and MCS19 (64QAM, rank 2) for target UE under Max. 64QAM MCS table</w:t>
      </w:r>
      <w:r w:rsidR="00AC6A96">
        <w:t>.</w:t>
      </w:r>
    </w:p>
    <w:p w14:paraId="2C1D4022" w14:textId="77777777" w:rsidR="00530F30" w:rsidRPr="002F1365" w:rsidRDefault="00530F30" w:rsidP="00530F30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38E2FF62" w14:textId="77777777" w:rsidR="00D6713B" w:rsidRPr="00D6713B" w:rsidRDefault="00D6713B" w:rsidP="003F0563">
      <w:pPr>
        <w:spacing w:before="240"/>
        <w:jc w:val="both"/>
      </w:pPr>
      <w:r w:rsidRPr="00D6713B">
        <w:t>[1] R4-2302929, WF on advanced receiver for MU-MIMO scenario, China Telecom</w:t>
      </w:r>
    </w:p>
    <w:sectPr w:rsidR="00D6713B" w:rsidRPr="00D6713B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7295" w14:textId="77777777" w:rsidR="00EE7DAA" w:rsidRDefault="00EE7DAA">
      <w:r>
        <w:separator/>
      </w:r>
    </w:p>
  </w:endnote>
  <w:endnote w:type="continuationSeparator" w:id="0">
    <w:p w14:paraId="3962BCD8" w14:textId="77777777" w:rsidR="00EE7DAA" w:rsidRDefault="00EE7DAA">
      <w:r>
        <w:continuationSeparator/>
      </w:r>
    </w:p>
  </w:endnote>
  <w:endnote w:type="continuationNotice" w:id="1">
    <w:p w14:paraId="685E39E9" w14:textId="77777777" w:rsidR="00EE7DAA" w:rsidRDefault="00EE7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DE10" w14:textId="77777777" w:rsidR="00EE7DAA" w:rsidRDefault="00EE7DAA">
      <w:r>
        <w:separator/>
      </w:r>
    </w:p>
  </w:footnote>
  <w:footnote w:type="continuationSeparator" w:id="0">
    <w:p w14:paraId="14EDAD09" w14:textId="77777777" w:rsidR="00EE7DAA" w:rsidRDefault="00EE7DAA">
      <w:r>
        <w:continuationSeparator/>
      </w:r>
    </w:p>
  </w:footnote>
  <w:footnote w:type="continuationNotice" w:id="1">
    <w:p w14:paraId="031077A5" w14:textId="77777777" w:rsidR="00EE7DAA" w:rsidRDefault="00EE7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741A1"/>
    <w:multiLevelType w:val="hybridMultilevel"/>
    <w:tmpl w:val="C54686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5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9EC1610"/>
    <w:multiLevelType w:val="multilevel"/>
    <w:tmpl w:val="12A808E6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350" w:hanging="720"/>
      </w:pPr>
      <w:rPr>
        <w:sz w:val="28"/>
        <w:szCs w:val="3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756FA"/>
    <w:multiLevelType w:val="hybridMultilevel"/>
    <w:tmpl w:val="360242B4"/>
    <w:lvl w:ilvl="0" w:tplc="66286F5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5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A7725"/>
    <w:multiLevelType w:val="hybridMultilevel"/>
    <w:tmpl w:val="012675BA"/>
    <w:lvl w:ilvl="0" w:tplc="FD9E353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  <w:sz w:val="18"/>
        <w:szCs w:val="18"/>
        <w:lang w:val="en-GB"/>
      </w:rPr>
    </w:lvl>
    <w:lvl w:ilvl="1" w:tplc="6808606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6238867">
    <w:abstractNumId w:val="19"/>
  </w:num>
  <w:num w:numId="2" w16cid:durableId="11221916">
    <w:abstractNumId w:val="24"/>
  </w:num>
  <w:num w:numId="3" w16cid:durableId="1574579396">
    <w:abstractNumId w:val="21"/>
  </w:num>
  <w:num w:numId="4" w16cid:durableId="1476754769">
    <w:abstractNumId w:val="12"/>
  </w:num>
  <w:num w:numId="5" w16cid:durableId="1584297292">
    <w:abstractNumId w:val="29"/>
  </w:num>
  <w:num w:numId="6" w16cid:durableId="1259025985">
    <w:abstractNumId w:val="1"/>
  </w:num>
  <w:num w:numId="7" w16cid:durableId="1701664242">
    <w:abstractNumId w:val="7"/>
  </w:num>
  <w:num w:numId="8" w16cid:durableId="1901743295">
    <w:abstractNumId w:val="16"/>
  </w:num>
  <w:num w:numId="9" w16cid:durableId="1609117304">
    <w:abstractNumId w:val="0"/>
  </w:num>
  <w:num w:numId="10" w16cid:durableId="1143347382">
    <w:abstractNumId w:val="6"/>
  </w:num>
  <w:num w:numId="11" w16cid:durableId="571886513">
    <w:abstractNumId w:val="20"/>
  </w:num>
  <w:num w:numId="12" w16cid:durableId="1928150306">
    <w:abstractNumId w:val="18"/>
  </w:num>
  <w:num w:numId="13" w16cid:durableId="43457143">
    <w:abstractNumId w:val="6"/>
  </w:num>
  <w:num w:numId="14" w16cid:durableId="1682471085">
    <w:abstractNumId w:val="15"/>
  </w:num>
  <w:num w:numId="15" w16cid:durableId="1956208550">
    <w:abstractNumId w:val="28"/>
  </w:num>
  <w:num w:numId="16" w16cid:durableId="1517691148">
    <w:abstractNumId w:val="25"/>
  </w:num>
  <w:num w:numId="17" w16cid:durableId="1698968085">
    <w:abstractNumId w:val="14"/>
  </w:num>
  <w:num w:numId="18" w16cid:durableId="1406075815">
    <w:abstractNumId w:val="4"/>
  </w:num>
  <w:num w:numId="19" w16cid:durableId="1925718375">
    <w:abstractNumId w:val="17"/>
  </w:num>
  <w:num w:numId="20" w16cid:durableId="1352873426">
    <w:abstractNumId w:val="13"/>
  </w:num>
  <w:num w:numId="21" w16cid:durableId="1519657005">
    <w:abstractNumId w:val="5"/>
  </w:num>
  <w:num w:numId="22" w16cid:durableId="811868824">
    <w:abstractNumId w:val="3"/>
  </w:num>
  <w:num w:numId="23" w16cid:durableId="540365779">
    <w:abstractNumId w:val="20"/>
  </w:num>
  <w:num w:numId="24" w16cid:durableId="1905405635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3"/>
  </w:num>
  <w:num w:numId="27" w16cid:durableId="2094933348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1"/>
  </w:num>
  <w:num w:numId="29" w16cid:durableId="1779527264">
    <w:abstractNumId w:val="16"/>
  </w:num>
  <w:num w:numId="30" w16cid:durableId="2029060710">
    <w:abstractNumId w:val="9"/>
  </w:num>
  <w:num w:numId="31" w16cid:durableId="752092823">
    <w:abstractNumId w:val="26"/>
  </w:num>
  <w:num w:numId="32" w16cid:durableId="1963807179">
    <w:abstractNumId w:val="27"/>
  </w:num>
  <w:num w:numId="33" w16cid:durableId="105391675">
    <w:abstractNumId w:val="31"/>
  </w:num>
  <w:num w:numId="34" w16cid:durableId="1474563940">
    <w:abstractNumId w:val="10"/>
  </w:num>
  <w:num w:numId="35" w16cid:durableId="322975617">
    <w:abstractNumId w:val="2"/>
  </w:num>
  <w:num w:numId="36" w16cid:durableId="46147821">
    <w:abstractNumId w:val="30"/>
  </w:num>
  <w:num w:numId="37" w16cid:durableId="1412508798">
    <w:abstractNumId w:val="8"/>
  </w:num>
  <w:num w:numId="38" w16cid:durableId="258828524">
    <w:abstractNumId w:val="22"/>
  </w:num>
  <w:num w:numId="39" w16cid:durableId="180507841">
    <w:abstractNumId w:val="16"/>
  </w:num>
  <w:num w:numId="40" w16cid:durableId="152771144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0F21"/>
    <w:rsid w:val="0000145D"/>
    <w:rsid w:val="000017CA"/>
    <w:rsid w:val="00002070"/>
    <w:rsid w:val="00002099"/>
    <w:rsid w:val="000024AD"/>
    <w:rsid w:val="000027B0"/>
    <w:rsid w:val="00002E08"/>
    <w:rsid w:val="00002EE1"/>
    <w:rsid w:val="00004880"/>
    <w:rsid w:val="00007156"/>
    <w:rsid w:val="00007245"/>
    <w:rsid w:val="00007351"/>
    <w:rsid w:val="00007637"/>
    <w:rsid w:val="000101D5"/>
    <w:rsid w:val="00010557"/>
    <w:rsid w:val="00010C45"/>
    <w:rsid w:val="00010D66"/>
    <w:rsid w:val="00010F32"/>
    <w:rsid w:val="0001113F"/>
    <w:rsid w:val="000113F0"/>
    <w:rsid w:val="00011460"/>
    <w:rsid w:val="00011FEF"/>
    <w:rsid w:val="00012375"/>
    <w:rsid w:val="00012514"/>
    <w:rsid w:val="000129C5"/>
    <w:rsid w:val="00013395"/>
    <w:rsid w:val="000137C1"/>
    <w:rsid w:val="00013D9A"/>
    <w:rsid w:val="0001492D"/>
    <w:rsid w:val="000149AE"/>
    <w:rsid w:val="00015045"/>
    <w:rsid w:val="0001570A"/>
    <w:rsid w:val="00015F7B"/>
    <w:rsid w:val="00015FA6"/>
    <w:rsid w:val="000160A7"/>
    <w:rsid w:val="00016E7B"/>
    <w:rsid w:val="00016F6F"/>
    <w:rsid w:val="00016FB4"/>
    <w:rsid w:val="00017029"/>
    <w:rsid w:val="00017794"/>
    <w:rsid w:val="00017CA8"/>
    <w:rsid w:val="00017ED1"/>
    <w:rsid w:val="00020167"/>
    <w:rsid w:val="00020BD4"/>
    <w:rsid w:val="00020DFE"/>
    <w:rsid w:val="000215BD"/>
    <w:rsid w:val="00021F21"/>
    <w:rsid w:val="00022078"/>
    <w:rsid w:val="00022E4A"/>
    <w:rsid w:val="00023243"/>
    <w:rsid w:val="00023B8E"/>
    <w:rsid w:val="00023F11"/>
    <w:rsid w:val="000250B6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251"/>
    <w:rsid w:val="000304C1"/>
    <w:rsid w:val="00030A91"/>
    <w:rsid w:val="000315F7"/>
    <w:rsid w:val="000319F0"/>
    <w:rsid w:val="0003293D"/>
    <w:rsid w:val="00032CFC"/>
    <w:rsid w:val="00033433"/>
    <w:rsid w:val="000337CC"/>
    <w:rsid w:val="00033920"/>
    <w:rsid w:val="00033A96"/>
    <w:rsid w:val="00033D21"/>
    <w:rsid w:val="00034BC1"/>
    <w:rsid w:val="00034F15"/>
    <w:rsid w:val="00034F4B"/>
    <w:rsid w:val="0003544E"/>
    <w:rsid w:val="00035E66"/>
    <w:rsid w:val="00036006"/>
    <w:rsid w:val="000362FA"/>
    <w:rsid w:val="0003643B"/>
    <w:rsid w:val="00036587"/>
    <w:rsid w:val="0003691A"/>
    <w:rsid w:val="00036E6C"/>
    <w:rsid w:val="000373B2"/>
    <w:rsid w:val="00037C03"/>
    <w:rsid w:val="00037F60"/>
    <w:rsid w:val="00040B72"/>
    <w:rsid w:val="00040DFB"/>
    <w:rsid w:val="000414B0"/>
    <w:rsid w:val="00041563"/>
    <w:rsid w:val="000415C0"/>
    <w:rsid w:val="000421C9"/>
    <w:rsid w:val="000421D2"/>
    <w:rsid w:val="00042D8C"/>
    <w:rsid w:val="00043107"/>
    <w:rsid w:val="000438F1"/>
    <w:rsid w:val="00043BBB"/>
    <w:rsid w:val="00043EDF"/>
    <w:rsid w:val="00044A1D"/>
    <w:rsid w:val="00044DF2"/>
    <w:rsid w:val="00044DF5"/>
    <w:rsid w:val="00045150"/>
    <w:rsid w:val="000454CB"/>
    <w:rsid w:val="000455B9"/>
    <w:rsid w:val="0004624C"/>
    <w:rsid w:val="00046576"/>
    <w:rsid w:val="000467E3"/>
    <w:rsid w:val="0004693A"/>
    <w:rsid w:val="0004704B"/>
    <w:rsid w:val="00047313"/>
    <w:rsid w:val="00047B85"/>
    <w:rsid w:val="00047FF6"/>
    <w:rsid w:val="000500AD"/>
    <w:rsid w:val="000507B2"/>
    <w:rsid w:val="0005116F"/>
    <w:rsid w:val="00051619"/>
    <w:rsid w:val="0005176F"/>
    <w:rsid w:val="00051C42"/>
    <w:rsid w:val="00051F4B"/>
    <w:rsid w:val="00051FF5"/>
    <w:rsid w:val="0005270B"/>
    <w:rsid w:val="00052FA7"/>
    <w:rsid w:val="00052FAD"/>
    <w:rsid w:val="000538B6"/>
    <w:rsid w:val="00053C1B"/>
    <w:rsid w:val="0005410F"/>
    <w:rsid w:val="000543BC"/>
    <w:rsid w:val="000544BC"/>
    <w:rsid w:val="0005475E"/>
    <w:rsid w:val="00055E7A"/>
    <w:rsid w:val="00056B58"/>
    <w:rsid w:val="00056F0A"/>
    <w:rsid w:val="00057152"/>
    <w:rsid w:val="0005772D"/>
    <w:rsid w:val="00057F2B"/>
    <w:rsid w:val="000600C9"/>
    <w:rsid w:val="00060506"/>
    <w:rsid w:val="00060C29"/>
    <w:rsid w:val="000618B3"/>
    <w:rsid w:val="00061C79"/>
    <w:rsid w:val="00061F4B"/>
    <w:rsid w:val="00062731"/>
    <w:rsid w:val="00062B85"/>
    <w:rsid w:val="00062C4C"/>
    <w:rsid w:val="000638D6"/>
    <w:rsid w:val="00063F34"/>
    <w:rsid w:val="00063F5B"/>
    <w:rsid w:val="000645D3"/>
    <w:rsid w:val="00064A3E"/>
    <w:rsid w:val="0006528A"/>
    <w:rsid w:val="0006529E"/>
    <w:rsid w:val="00065627"/>
    <w:rsid w:val="00065D05"/>
    <w:rsid w:val="00066346"/>
    <w:rsid w:val="00066958"/>
    <w:rsid w:val="00066B5C"/>
    <w:rsid w:val="00067A21"/>
    <w:rsid w:val="00072457"/>
    <w:rsid w:val="00072E3F"/>
    <w:rsid w:val="00073029"/>
    <w:rsid w:val="0007358A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974"/>
    <w:rsid w:val="00080A92"/>
    <w:rsid w:val="00081210"/>
    <w:rsid w:val="000815B8"/>
    <w:rsid w:val="00081F9F"/>
    <w:rsid w:val="000825DC"/>
    <w:rsid w:val="00082C12"/>
    <w:rsid w:val="00082FF9"/>
    <w:rsid w:val="00083A3F"/>
    <w:rsid w:val="00083AA0"/>
    <w:rsid w:val="00084101"/>
    <w:rsid w:val="00084394"/>
    <w:rsid w:val="00085062"/>
    <w:rsid w:val="000850C5"/>
    <w:rsid w:val="000858DB"/>
    <w:rsid w:val="00085B9F"/>
    <w:rsid w:val="00085F98"/>
    <w:rsid w:val="000863C7"/>
    <w:rsid w:val="00086415"/>
    <w:rsid w:val="00086CD3"/>
    <w:rsid w:val="000877E7"/>
    <w:rsid w:val="00087BDE"/>
    <w:rsid w:val="00087C28"/>
    <w:rsid w:val="0009067E"/>
    <w:rsid w:val="00090D64"/>
    <w:rsid w:val="00091539"/>
    <w:rsid w:val="000918DE"/>
    <w:rsid w:val="000926B1"/>
    <w:rsid w:val="00092A17"/>
    <w:rsid w:val="00092D06"/>
    <w:rsid w:val="00092F78"/>
    <w:rsid w:val="00093608"/>
    <w:rsid w:val="00093917"/>
    <w:rsid w:val="00094863"/>
    <w:rsid w:val="00095417"/>
    <w:rsid w:val="00095F6B"/>
    <w:rsid w:val="000962F9"/>
    <w:rsid w:val="00096781"/>
    <w:rsid w:val="00096AA4"/>
    <w:rsid w:val="00096D55"/>
    <w:rsid w:val="00096DEF"/>
    <w:rsid w:val="00097160"/>
    <w:rsid w:val="00097AEC"/>
    <w:rsid w:val="00097D05"/>
    <w:rsid w:val="00097D2D"/>
    <w:rsid w:val="000A013D"/>
    <w:rsid w:val="000A05DD"/>
    <w:rsid w:val="000A0788"/>
    <w:rsid w:val="000A07F2"/>
    <w:rsid w:val="000A0E14"/>
    <w:rsid w:val="000A1334"/>
    <w:rsid w:val="000A15A7"/>
    <w:rsid w:val="000A1B41"/>
    <w:rsid w:val="000A1EA8"/>
    <w:rsid w:val="000A2C72"/>
    <w:rsid w:val="000A2D20"/>
    <w:rsid w:val="000A3D72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2B1"/>
    <w:rsid w:val="000A764E"/>
    <w:rsid w:val="000A782D"/>
    <w:rsid w:val="000B00C2"/>
    <w:rsid w:val="000B0BFC"/>
    <w:rsid w:val="000B0D64"/>
    <w:rsid w:val="000B0F1E"/>
    <w:rsid w:val="000B1435"/>
    <w:rsid w:val="000B16F8"/>
    <w:rsid w:val="000B1A9E"/>
    <w:rsid w:val="000B1E46"/>
    <w:rsid w:val="000B1ECC"/>
    <w:rsid w:val="000B21B8"/>
    <w:rsid w:val="000B2393"/>
    <w:rsid w:val="000B3A26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6B8"/>
    <w:rsid w:val="000B77A3"/>
    <w:rsid w:val="000C008B"/>
    <w:rsid w:val="000C029A"/>
    <w:rsid w:val="000C038A"/>
    <w:rsid w:val="000C07B7"/>
    <w:rsid w:val="000C0DA1"/>
    <w:rsid w:val="000C0F9C"/>
    <w:rsid w:val="000C151E"/>
    <w:rsid w:val="000C1825"/>
    <w:rsid w:val="000C20E6"/>
    <w:rsid w:val="000C2E7F"/>
    <w:rsid w:val="000C32CF"/>
    <w:rsid w:val="000C3557"/>
    <w:rsid w:val="000C3F4B"/>
    <w:rsid w:val="000C4073"/>
    <w:rsid w:val="000C42CB"/>
    <w:rsid w:val="000C4413"/>
    <w:rsid w:val="000C4870"/>
    <w:rsid w:val="000C4B41"/>
    <w:rsid w:val="000C4CB8"/>
    <w:rsid w:val="000C5E0B"/>
    <w:rsid w:val="000C6148"/>
    <w:rsid w:val="000C6598"/>
    <w:rsid w:val="000C6658"/>
    <w:rsid w:val="000C6B51"/>
    <w:rsid w:val="000C6DEF"/>
    <w:rsid w:val="000C714B"/>
    <w:rsid w:val="000C7A25"/>
    <w:rsid w:val="000C7B6F"/>
    <w:rsid w:val="000D0030"/>
    <w:rsid w:val="000D09F9"/>
    <w:rsid w:val="000D0F90"/>
    <w:rsid w:val="000D1334"/>
    <w:rsid w:val="000D1359"/>
    <w:rsid w:val="000D194C"/>
    <w:rsid w:val="000D1BAB"/>
    <w:rsid w:val="000D1C2F"/>
    <w:rsid w:val="000D1F2F"/>
    <w:rsid w:val="000D22B0"/>
    <w:rsid w:val="000D2726"/>
    <w:rsid w:val="000D2C8F"/>
    <w:rsid w:val="000D2CE2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349"/>
    <w:rsid w:val="000E0A75"/>
    <w:rsid w:val="000E0E0D"/>
    <w:rsid w:val="000E1BBA"/>
    <w:rsid w:val="000E1D8B"/>
    <w:rsid w:val="000E1F7E"/>
    <w:rsid w:val="000E21A6"/>
    <w:rsid w:val="000E2319"/>
    <w:rsid w:val="000E2999"/>
    <w:rsid w:val="000E30B4"/>
    <w:rsid w:val="000E33CD"/>
    <w:rsid w:val="000E3C50"/>
    <w:rsid w:val="000E3C71"/>
    <w:rsid w:val="000E3F3D"/>
    <w:rsid w:val="000E4521"/>
    <w:rsid w:val="000E57FF"/>
    <w:rsid w:val="000E5C1A"/>
    <w:rsid w:val="000E67A9"/>
    <w:rsid w:val="000E6956"/>
    <w:rsid w:val="000E7288"/>
    <w:rsid w:val="000E7B3A"/>
    <w:rsid w:val="000F0860"/>
    <w:rsid w:val="000F0B54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49BB"/>
    <w:rsid w:val="000F4E21"/>
    <w:rsid w:val="000F6125"/>
    <w:rsid w:val="000F7006"/>
    <w:rsid w:val="000F746D"/>
    <w:rsid w:val="000F75F1"/>
    <w:rsid w:val="000F7768"/>
    <w:rsid w:val="000F78C5"/>
    <w:rsid w:val="000F7CE8"/>
    <w:rsid w:val="001003A1"/>
    <w:rsid w:val="00100C18"/>
    <w:rsid w:val="00100C66"/>
    <w:rsid w:val="0010128A"/>
    <w:rsid w:val="00101471"/>
    <w:rsid w:val="00101D3C"/>
    <w:rsid w:val="00102382"/>
    <w:rsid w:val="00102D5A"/>
    <w:rsid w:val="00103296"/>
    <w:rsid w:val="001049D2"/>
    <w:rsid w:val="00104DD5"/>
    <w:rsid w:val="00104F71"/>
    <w:rsid w:val="0010501A"/>
    <w:rsid w:val="001056CA"/>
    <w:rsid w:val="00105941"/>
    <w:rsid w:val="00105AF9"/>
    <w:rsid w:val="00106D6B"/>
    <w:rsid w:val="00106E29"/>
    <w:rsid w:val="0011072A"/>
    <w:rsid w:val="00110867"/>
    <w:rsid w:val="001108FC"/>
    <w:rsid w:val="00110BBA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919"/>
    <w:rsid w:val="00116A6E"/>
    <w:rsid w:val="00116EF2"/>
    <w:rsid w:val="0011723D"/>
    <w:rsid w:val="00117E99"/>
    <w:rsid w:val="001204B0"/>
    <w:rsid w:val="00120933"/>
    <w:rsid w:val="0012101E"/>
    <w:rsid w:val="00121193"/>
    <w:rsid w:val="001214C5"/>
    <w:rsid w:val="00122CC0"/>
    <w:rsid w:val="00122DC3"/>
    <w:rsid w:val="00123EFF"/>
    <w:rsid w:val="00124E3B"/>
    <w:rsid w:val="00125364"/>
    <w:rsid w:val="00125366"/>
    <w:rsid w:val="00125408"/>
    <w:rsid w:val="0012598B"/>
    <w:rsid w:val="00125B28"/>
    <w:rsid w:val="0012624C"/>
    <w:rsid w:val="00126681"/>
    <w:rsid w:val="001269F1"/>
    <w:rsid w:val="00126E70"/>
    <w:rsid w:val="001274C0"/>
    <w:rsid w:val="00127E76"/>
    <w:rsid w:val="0013025C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9D1"/>
    <w:rsid w:val="00133D75"/>
    <w:rsid w:val="001356A2"/>
    <w:rsid w:val="00135AE5"/>
    <w:rsid w:val="00136422"/>
    <w:rsid w:val="00136C3B"/>
    <w:rsid w:val="00136FAC"/>
    <w:rsid w:val="0013710C"/>
    <w:rsid w:val="001403A2"/>
    <w:rsid w:val="00141163"/>
    <w:rsid w:val="00141328"/>
    <w:rsid w:val="00141442"/>
    <w:rsid w:val="00141583"/>
    <w:rsid w:val="001419DF"/>
    <w:rsid w:val="00141A06"/>
    <w:rsid w:val="00141B59"/>
    <w:rsid w:val="00141DBE"/>
    <w:rsid w:val="0014237B"/>
    <w:rsid w:val="00142A70"/>
    <w:rsid w:val="00142BAB"/>
    <w:rsid w:val="00142C78"/>
    <w:rsid w:val="00142CAB"/>
    <w:rsid w:val="00142CE9"/>
    <w:rsid w:val="00143422"/>
    <w:rsid w:val="00143690"/>
    <w:rsid w:val="00143713"/>
    <w:rsid w:val="00143C71"/>
    <w:rsid w:val="00143D25"/>
    <w:rsid w:val="00143D27"/>
    <w:rsid w:val="00144CE6"/>
    <w:rsid w:val="00144D22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07BC"/>
    <w:rsid w:val="0015085A"/>
    <w:rsid w:val="001511BF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BEC"/>
    <w:rsid w:val="00154C84"/>
    <w:rsid w:val="00154C9B"/>
    <w:rsid w:val="001554A6"/>
    <w:rsid w:val="00155753"/>
    <w:rsid w:val="00155A2E"/>
    <w:rsid w:val="0015680B"/>
    <w:rsid w:val="0015769F"/>
    <w:rsid w:val="001601F3"/>
    <w:rsid w:val="001610A7"/>
    <w:rsid w:val="001613DF"/>
    <w:rsid w:val="00161F9A"/>
    <w:rsid w:val="001632E7"/>
    <w:rsid w:val="00163C1C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5F5"/>
    <w:rsid w:val="001657A2"/>
    <w:rsid w:val="00165A18"/>
    <w:rsid w:val="0016606A"/>
    <w:rsid w:val="00166432"/>
    <w:rsid w:val="00166F9B"/>
    <w:rsid w:val="001671E7"/>
    <w:rsid w:val="001672C5"/>
    <w:rsid w:val="00167A90"/>
    <w:rsid w:val="00167BAA"/>
    <w:rsid w:val="00170276"/>
    <w:rsid w:val="0017049E"/>
    <w:rsid w:val="00170813"/>
    <w:rsid w:val="00170ABE"/>
    <w:rsid w:val="001710A2"/>
    <w:rsid w:val="0017130F"/>
    <w:rsid w:val="00171339"/>
    <w:rsid w:val="0017157E"/>
    <w:rsid w:val="0017182A"/>
    <w:rsid w:val="0017198E"/>
    <w:rsid w:val="00171A3D"/>
    <w:rsid w:val="00171FCF"/>
    <w:rsid w:val="001727E8"/>
    <w:rsid w:val="00172AED"/>
    <w:rsid w:val="00173053"/>
    <w:rsid w:val="001733B8"/>
    <w:rsid w:val="001733D6"/>
    <w:rsid w:val="00173460"/>
    <w:rsid w:val="001741DF"/>
    <w:rsid w:val="001754D3"/>
    <w:rsid w:val="00175F25"/>
    <w:rsid w:val="001766AD"/>
    <w:rsid w:val="00176E80"/>
    <w:rsid w:val="001772CF"/>
    <w:rsid w:val="00177468"/>
    <w:rsid w:val="00177BF7"/>
    <w:rsid w:val="00177C19"/>
    <w:rsid w:val="00177F84"/>
    <w:rsid w:val="001800C0"/>
    <w:rsid w:val="001808A4"/>
    <w:rsid w:val="00180E25"/>
    <w:rsid w:val="00180EA4"/>
    <w:rsid w:val="0018133F"/>
    <w:rsid w:val="00181983"/>
    <w:rsid w:val="001821A5"/>
    <w:rsid w:val="001824BB"/>
    <w:rsid w:val="00182A49"/>
    <w:rsid w:val="00182C34"/>
    <w:rsid w:val="00182D47"/>
    <w:rsid w:val="00182FAA"/>
    <w:rsid w:val="00183017"/>
    <w:rsid w:val="00183074"/>
    <w:rsid w:val="001831D3"/>
    <w:rsid w:val="001839A7"/>
    <w:rsid w:val="00183A37"/>
    <w:rsid w:val="00183EE5"/>
    <w:rsid w:val="001846B4"/>
    <w:rsid w:val="0018502D"/>
    <w:rsid w:val="001851D4"/>
    <w:rsid w:val="001854A8"/>
    <w:rsid w:val="00185594"/>
    <w:rsid w:val="00185C69"/>
    <w:rsid w:val="00185CE6"/>
    <w:rsid w:val="00186094"/>
    <w:rsid w:val="00186975"/>
    <w:rsid w:val="00186C57"/>
    <w:rsid w:val="00186E6C"/>
    <w:rsid w:val="00186ED2"/>
    <w:rsid w:val="00187A34"/>
    <w:rsid w:val="00190439"/>
    <w:rsid w:val="001904D2"/>
    <w:rsid w:val="00190E32"/>
    <w:rsid w:val="00190EC9"/>
    <w:rsid w:val="001911B4"/>
    <w:rsid w:val="0019129C"/>
    <w:rsid w:val="00191516"/>
    <w:rsid w:val="00191B7B"/>
    <w:rsid w:val="00191BCD"/>
    <w:rsid w:val="00192B47"/>
    <w:rsid w:val="00192C46"/>
    <w:rsid w:val="00192D0E"/>
    <w:rsid w:val="00192F0E"/>
    <w:rsid w:val="0019305B"/>
    <w:rsid w:val="00193454"/>
    <w:rsid w:val="00193D49"/>
    <w:rsid w:val="00194053"/>
    <w:rsid w:val="001949DE"/>
    <w:rsid w:val="00195817"/>
    <w:rsid w:val="00195A91"/>
    <w:rsid w:val="00195DD3"/>
    <w:rsid w:val="0019617D"/>
    <w:rsid w:val="001963B4"/>
    <w:rsid w:val="001963F1"/>
    <w:rsid w:val="00196637"/>
    <w:rsid w:val="00196AB9"/>
    <w:rsid w:val="00196C1E"/>
    <w:rsid w:val="00196CCD"/>
    <w:rsid w:val="00196E80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891"/>
    <w:rsid w:val="001A48D6"/>
    <w:rsid w:val="001A4C19"/>
    <w:rsid w:val="001A4DAC"/>
    <w:rsid w:val="001A51F1"/>
    <w:rsid w:val="001A5AE3"/>
    <w:rsid w:val="001A66A4"/>
    <w:rsid w:val="001A67AF"/>
    <w:rsid w:val="001A6804"/>
    <w:rsid w:val="001A740D"/>
    <w:rsid w:val="001A743E"/>
    <w:rsid w:val="001A77E2"/>
    <w:rsid w:val="001A7B60"/>
    <w:rsid w:val="001B0115"/>
    <w:rsid w:val="001B0C5F"/>
    <w:rsid w:val="001B0FC9"/>
    <w:rsid w:val="001B15E0"/>
    <w:rsid w:val="001B1698"/>
    <w:rsid w:val="001B25EE"/>
    <w:rsid w:val="001B272A"/>
    <w:rsid w:val="001B27D9"/>
    <w:rsid w:val="001B285A"/>
    <w:rsid w:val="001B3317"/>
    <w:rsid w:val="001B3363"/>
    <w:rsid w:val="001B3439"/>
    <w:rsid w:val="001B3451"/>
    <w:rsid w:val="001B3B5B"/>
    <w:rsid w:val="001B3BA3"/>
    <w:rsid w:val="001B3C1C"/>
    <w:rsid w:val="001B41C7"/>
    <w:rsid w:val="001B522D"/>
    <w:rsid w:val="001B591A"/>
    <w:rsid w:val="001B5AC8"/>
    <w:rsid w:val="001B5D47"/>
    <w:rsid w:val="001B5E13"/>
    <w:rsid w:val="001B5E4B"/>
    <w:rsid w:val="001B5FCD"/>
    <w:rsid w:val="001B66C2"/>
    <w:rsid w:val="001B77E0"/>
    <w:rsid w:val="001B7A65"/>
    <w:rsid w:val="001B7B82"/>
    <w:rsid w:val="001B7F7D"/>
    <w:rsid w:val="001C0835"/>
    <w:rsid w:val="001C123D"/>
    <w:rsid w:val="001C13E2"/>
    <w:rsid w:val="001C1BE2"/>
    <w:rsid w:val="001C1D0D"/>
    <w:rsid w:val="001C21C4"/>
    <w:rsid w:val="001C3040"/>
    <w:rsid w:val="001C30B7"/>
    <w:rsid w:val="001C3DD1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0AF"/>
    <w:rsid w:val="001C733A"/>
    <w:rsid w:val="001D094F"/>
    <w:rsid w:val="001D10F5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BE3"/>
    <w:rsid w:val="001D3DDF"/>
    <w:rsid w:val="001D504A"/>
    <w:rsid w:val="001D5243"/>
    <w:rsid w:val="001D56B4"/>
    <w:rsid w:val="001D5785"/>
    <w:rsid w:val="001D5DD6"/>
    <w:rsid w:val="001D6AEA"/>
    <w:rsid w:val="001D6B68"/>
    <w:rsid w:val="001D760C"/>
    <w:rsid w:val="001D7B41"/>
    <w:rsid w:val="001D7E08"/>
    <w:rsid w:val="001D7E97"/>
    <w:rsid w:val="001E063C"/>
    <w:rsid w:val="001E070D"/>
    <w:rsid w:val="001E09F9"/>
    <w:rsid w:val="001E0ACB"/>
    <w:rsid w:val="001E0D82"/>
    <w:rsid w:val="001E1182"/>
    <w:rsid w:val="001E14F4"/>
    <w:rsid w:val="001E1947"/>
    <w:rsid w:val="001E2203"/>
    <w:rsid w:val="001E3527"/>
    <w:rsid w:val="001E396F"/>
    <w:rsid w:val="001E410E"/>
    <w:rsid w:val="001E416C"/>
    <w:rsid w:val="001E41F3"/>
    <w:rsid w:val="001E480B"/>
    <w:rsid w:val="001E4B60"/>
    <w:rsid w:val="001E5BAF"/>
    <w:rsid w:val="001E5E0B"/>
    <w:rsid w:val="001E631D"/>
    <w:rsid w:val="001E69C5"/>
    <w:rsid w:val="001E6BE8"/>
    <w:rsid w:val="001E6E8E"/>
    <w:rsid w:val="001E6F15"/>
    <w:rsid w:val="001E71FA"/>
    <w:rsid w:val="001E794B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035"/>
    <w:rsid w:val="001F311D"/>
    <w:rsid w:val="001F35C0"/>
    <w:rsid w:val="001F3C50"/>
    <w:rsid w:val="001F418D"/>
    <w:rsid w:val="001F4799"/>
    <w:rsid w:val="001F4AC5"/>
    <w:rsid w:val="001F4B52"/>
    <w:rsid w:val="001F50A9"/>
    <w:rsid w:val="001F52C3"/>
    <w:rsid w:val="001F55AE"/>
    <w:rsid w:val="001F5B62"/>
    <w:rsid w:val="001F61E1"/>
    <w:rsid w:val="001F6257"/>
    <w:rsid w:val="001F6ADC"/>
    <w:rsid w:val="001F729E"/>
    <w:rsid w:val="002003EE"/>
    <w:rsid w:val="00200410"/>
    <w:rsid w:val="0020041F"/>
    <w:rsid w:val="00200D02"/>
    <w:rsid w:val="00200D57"/>
    <w:rsid w:val="00200E19"/>
    <w:rsid w:val="00201034"/>
    <w:rsid w:val="0020172E"/>
    <w:rsid w:val="0020187B"/>
    <w:rsid w:val="002028EA"/>
    <w:rsid w:val="00202A21"/>
    <w:rsid w:val="00202B57"/>
    <w:rsid w:val="00202BB6"/>
    <w:rsid w:val="0020309E"/>
    <w:rsid w:val="00203232"/>
    <w:rsid w:val="002033B3"/>
    <w:rsid w:val="00203446"/>
    <w:rsid w:val="00203B06"/>
    <w:rsid w:val="00203C22"/>
    <w:rsid w:val="002040CE"/>
    <w:rsid w:val="00204E57"/>
    <w:rsid w:val="00205107"/>
    <w:rsid w:val="0020533E"/>
    <w:rsid w:val="002053D8"/>
    <w:rsid w:val="00205417"/>
    <w:rsid w:val="0020574E"/>
    <w:rsid w:val="00205823"/>
    <w:rsid w:val="00205CF3"/>
    <w:rsid w:val="00205E08"/>
    <w:rsid w:val="00205EC3"/>
    <w:rsid w:val="00206057"/>
    <w:rsid w:val="002068B8"/>
    <w:rsid w:val="00206ACD"/>
    <w:rsid w:val="00206DB4"/>
    <w:rsid w:val="00206F7B"/>
    <w:rsid w:val="00206FA0"/>
    <w:rsid w:val="00207076"/>
    <w:rsid w:val="00207ADF"/>
    <w:rsid w:val="00207B65"/>
    <w:rsid w:val="00207BEF"/>
    <w:rsid w:val="00207DD8"/>
    <w:rsid w:val="00207E9B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89"/>
    <w:rsid w:val="002119F3"/>
    <w:rsid w:val="00211C5A"/>
    <w:rsid w:val="00213ADE"/>
    <w:rsid w:val="00213C08"/>
    <w:rsid w:val="00213EA9"/>
    <w:rsid w:val="002142B8"/>
    <w:rsid w:val="00214364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D63"/>
    <w:rsid w:val="002210AD"/>
    <w:rsid w:val="002212C3"/>
    <w:rsid w:val="0022135A"/>
    <w:rsid w:val="00221BFE"/>
    <w:rsid w:val="00222117"/>
    <w:rsid w:val="00223A1B"/>
    <w:rsid w:val="00223B11"/>
    <w:rsid w:val="00224489"/>
    <w:rsid w:val="00224980"/>
    <w:rsid w:val="00224ECE"/>
    <w:rsid w:val="002253B7"/>
    <w:rsid w:val="00225AFD"/>
    <w:rsid w:val="00225B8E"/>
    <w:rsid w:val="00225F04"/>
    <w:rsid w:val="002263A5"/>
    <w:rsid w:val="0022788F"/>
    <w:rsid w:val="00227BD7"/>
    <w:rsid w:val="00227F9C"/>
    <w:rsid w:val="0023079C"/>
    <w:rsid w:val="002312C9"/>
    <w:rsid w:val="00232834"/>
    <w:rsid w:val="00232BC0"/>
    <w:rsid w:val="00232C37"/>
    <w:rsid w:val="0023343A"/>
    <w:rsid w:val="002340B4"/>
    <w:rsid w:val="002356C8"/>
    <w:rsid w:val="00235D6D"/>
    <w:rsid w:val="00236799"/>
    <w:rsid w:val="002369E7"/>
    <w:rsid w:val="00236C39"/>
    <w:rsid w:val="0023744C"/>
    <w:rsid w:val="00237574"/>
    <w:rsid w:val="002376D0"/>
    <w:rsid w:val="00237743"/>
    <w:rsid w:val="00237CEF"/>
    <w:rsid w:val="002405EB"/>
    <w:rsid w:val="0024169C"/>
    <w:rsid w:val="002418AF"/>
    <w:rsid w:val="00241961"/>
    <w:rsid w:val="00241AFB"/>
    <w:rsid w:val="00241DAD"/>
    <w:rsid w:val="00241FA6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5F02"/>
    <w:rsid w:val="002466A9"/>
    <w:rsid w:val="0024749C"/>
    <w:rsid w:val="0024775B"/>
    <w:rsid w:val="00247AAB"/>
    <w:rsid w:val="00247B1E"/>
    <w:rsid w:val="00247D08"/>
    <w:rsid w:val="00250F56"/>
    <w:rsid w:val="002512E2"/>
    <w:rsid w:val="0025138D"/>
    <w:rsid w:val="00251E1A"/>
    <w:rsid w:val="002523D3"/>
    <w:rsid w:val="00253682"/>
    <w:rsid w:val="00253E87"/>
    <w:rsid w:val="00253F83"/>
    <w:rsid w:val="00254054"/>
    <w:rsid w:val="002540C9"/>
    <w:rsid w:val="00254228"/>
    <w:rsid w:val="00254690"/>
    <w:rsid w:val="002552E5"/>
    <w:rsid w:val="0025582C"/>
    <w:rsid w:val="00255DC4"/>
    <w:rsid w:val="00255F58"/>
    <w:rsid w:val="00255FF0"/>
    <w:rsid w:val="0025632B"/>
    <w:rsid w:val="002566E0"/>
    <w:rsid w:val="00256CDE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2CA1"/>
    <w:rsid w:val="002630E0"/>
    <w:rsid w:val="00263B86"/>
    <w:rsid w:val="0026419E"/>
    <w:rsid w:val="002643B6"/>
    <w:rsid w:val="00264DDF"/>
    <w:rsid w:val="00265676"/>
    <w:rsid w:val="0026576D"/>
    <w:rsid w:val="00265B9B"/>
    <w:rsid w:val="00265D7A"/>
    <w:rsid w:val="00266013"/>
    <w:rsid w:val="00266652"/>
    <w:rsid w:val="00266990"/>
    <w:rsid w:val="00267072"/>
    <w:rsid w:val="00267363"/>
    <w:rsid w:val="002674A6"/>
    <w:rsid w:val="002678DE"/>
    <w:rsid w:val="00267FF9"/>
    <w:rsid w:val="00270A44"/>
    <w:rsid w:val="00270A4F"/>
    <w:rsid w:val="00270D48"/>
    <w:rsid w:val="00270EB4"/>
    <w:rsid w:val="00270F71"/>
    <w:rsid w:val="00271680"/>
    <w:rsid w:val="00271765"/>
    <w:rsid w:val="00271FF9"/>
    <w:rsid w:val="0027229B"/>
    <w:rsid w:val="00272662"/>
    <w:rsid w:val="00272944"/>
    <w:rsid w:val="00272AFB"/>
    <w:rsid w:val="00273288"/>
    <w:rsid w:val="00274435"/>
    <w:rsid w:val="00274751"/>
    <w:rsid w:val="00275BFD"/>
    <w:rsid w:val="00275D12"/>
    <w:rsid w:val="00275EDA"/>
    <w:rsid w:val="00275EFC"/>
    <w:rsid w:val="00275F52"/>
    <w:rsid w:val="00276181"/>
    <w:rsid w:val="002764BE"/>
    <w:rsid w:val="00276CAE"/>
    <w:rsid w:val="00276FB3"/>
    <w:rsid w:val="002770FE"/>
    <w:rsid w:val="00277B44"/>
    <w:rsid w:val="00280AA1"/>
    <w:rsid w:val="00281B24"/>
    <w:rsid w:val="00281CD8"/>
    <w:rsid w:val="00281D97"/>
    <w:rsid w:val="00282074"/>
    <w:rsid w:val="00282302"/>
    <w:rsid w:val="00282919"/>
    <w:rsid w:val="00283073"/>
    <w:rsid w:val="0028349E"/>
    <w:rsid w:val="00283551"/>
    <w:rsid w:val="00283DDE"/>
    <w:rsid w:val="00283E36"/>
    <w:rsid w:val="00283F95"/>
    <w:rsid w:val="00284A68"/>
    <w:rsid w:val="00284F7B"/>
    <w:rsid w:val="002860C4"/>
    <w:rsid w:val="00290654"/>
    <w:rsid w:val="00290A00"/>
    <w:rsid w:val="00291954"/>
    <w:rsid w:val="002919D0"/>
    <w:rsid w:val="00291AC4"/>
    <w:rsid w:val="002925F7"/>
    <w:rsid w:val="00292B5B"/>
    <w:rsid w:val="002934F9"/>
    <w:rsid w:val="002936BC"/>
    <w:rsid w:val="00293C6F"/>
    <w:rsid w:val="00293E27"/>
    <w:rsid w:val="002941FB"/>
    <w:rsid w:val="002946D3"/>
    <w:rsid w:val="00294775"/>
    <w:rsid w:val="00294827"/>
    <w:rsid w:val="00294DB5"/>
    <w:rsid w:val="0029521C"/>
    <w:rsid w:val="00295468"/>
    <w:rsid w:val="00295850"/>
    <w:rsid w:val="002958D9"/>
    <w:rsid w:val="00295937"/>
    <w:rsid w:val="00295C49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5A1"/>
    <w:rsid w:val="002A1671"/>
    <w:rsid w:val="002A192B"/>
    <w:rsid w:val="002A221E"/>
    <w:rsid w:val="002A23D0"/>
    <w:rsid w:val="002A2779"/>
    <w:rsid w:val="002A2C1F"/>
    <w:rsid w:val="002A2FF4"/>
    <w:rsid w:val="002A3B44"/>
    <w:rsid w:val="002A3C2C"/>
    <w:rsid w:val="002A3DCE"/>
    <w:rsid w:val="002A40F3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847"/>
    <w:rsid w:val="002B314A"/>
    <w:rsid w:val="002B37A3"/>
    <w:rsid w:val="002B3E63"/>
    <w:rsid w:val="002B3FC8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75D4"/>
    <w:rsid w:val="002B7860"/>
    <w:rsid w:val="002B7917"/>
    <w:rsid w:val="002B7C43"/>
    <w:rsid w:val="002B7CEE"/>
    <w:rsid w:val="002C1706"/>
    <w:rsid w:val="002C1965"/>
    <w:rsid w:val="002C1CF3"/>
    <w:rsid w:val="002C2398"/>
    <w:rsid w:val="002C258D"/>
    <w:rsid w:val="002C2C7C"/>
    <w:rsid w:val="002C351A"/>
    <w:rsid w:val="002C3B4B"/>
    <w:rsid w:val="002C4143"/>
    <w:rsid w:val="002C47A0"/>
    <w:rsid w:val="002C4C0E"/>
    <w:rsid w:val="002C4F9D"/>
    <w:rsid w:val="002C5024"/>
    <w:rsid w:val="002C5086"/>
    <w:rsid w:val="002C50C6"/>
    <w:rsid w:val="002C5659"/>
    <w:rsid w:val="002C5663"/>
    <w:rsid w:val="002C5E85"/>
    <w:rsid w:val="002C7799"/>
    <w:rsid w:val="002C7E4F"/>
    <w:rsid w:val="002D00E5"/>
    <w:rsid w:val="002D0275"/>
    <w:rsid w:val="002D191A"/>
    <w:rsid w:val="002D19A8"/>
    <w:rsid w:val="002D231B"/>
    <w:rsid w:val="002D26AD"/>
    <w:rsid w:val="002D2A5A"/>
    <w:rsid w:val="002D2C6D"/>
    <w:rsid w:val="002D2DFB"/>
    <w:rsid w:val="002D3D42"/>
    <w:rsid w:val="002D3E0E"/>
    <w:rsid w:val="002D3F64"/>
    <w:rsid w:val="002D4031"/>
    <w:rsid w:val="002D447B"/>
    <w:rsid w:val="002D4A72"/>
    <w:rsid w:val="002D4C21"/>
    <w:rsid w:val="002D502E"/>
    <w:rsid w:val="002D5098"/>
    <w:rsid w:val="002D5595"/>
    <w:rsid w:val="002D6025"/>
    <w:rsid w:val="002D6999"/>
    <w:rsid w:val="002D6A3E"/>
    <w:rsid w:val="002D6B88"/>
    <w:rsid w:val="002D75CB"/>
    <w:rsid w:val="002E0303"/>
    <w:rsid w:val="002E0C35"/>
    <w:rsid w:val="002E0CF8"/>
    <w:rsid w:val="002E0E50"/>
    <w:rsid w:val="002E0F49"/>
    <w:rsid w:val="002E1134"/>
    <w:rsid w:val="002E1141"/>
    <w:rsid w:val="002E1EE8"/>
    <w:rsid w:val="002E302F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68C"/>
    <w:rsid w:val="002E67F0"/>
    <w:rsid w:val="002E6C5B"/>
    <w:rsid w:val="002E6C8A"/>
    <w:rsid w:val="002E7C6B"/>
    <w:rsid w:val="002F088E"/>
    <w:rsid w:val="002F0AA0"/>
    <w:rsid w:val="002F1365"/>
    <w:rsid w:val="002F1A33"/>
    <w:rsid w:val="002F1ABB"/>
    <w:rsid w:val="002F228E"/>
    <w:rsid w:val="002F24CE"/>
    <w:rsid w:val="002F25EB"/>
    <w:rsid w:val="002F2B16"/>
    <w:rsid w:val="002F3080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7A0"/>
    <w:rsid w:val="002F5AF8"/>
    <w:rsid w:val="002F6206"/>
    <w:rsid w:val="002F6753"/>
    <w:rsid w:val="002F6A69"/>
    <w:rsid w:val="002F6C4F"/>
    <w:rsid w:val="002F6CF4"/>
    <w:rsid w:val="002F6DA9"/>
    <w:rsid w:val="002F788E"/>
    <w:rsid w:val="002F7AAA"/>
    <w:rsid w:val="00300968"/>
    <w:rsid w:val="00300B42"/>
    <w:rsid w:val="00301188"/>
    <w:rsid w:val="003013B8"/>
    <w:rsid w:val="003015B8"/>
    <w:rsid w:val="00301963"/>
    <w:rsid w:val="00301C0F"/>
    <w:rsid w:val="00301CF0"/>
    <w:rsid w:val="0030215E"/>
    <w:rsid w:val="003021B9"/>
    <w:rsid w:val="0030257E"/>
    <w:rsid w:val="0030276B"/>
    <w:rsid w:val="00302A2C"/>
    <w:rsid w:val="00302E56"/>
    <w:rsid w:val="003030DC"/>
    <w:rsid w:val="00303467"/>
    <w:rsid w:val="003039DA"/>
    <w:rsid w:val="00303C0A"/>
    <w:rsid w:val="003044FD"/>
    <w:rsid w:val="0030456B"/>
    <w:rsid w:val="003045DA"/>
    <w:rsid w:val="003052E9"/>
    <w:rsid w:val="00305409"/>
    <w:rsid w:val="003059E3"/>
    <w:rsid w:val="00306BE1"/>
    <w:rsid w:val="003071B1"/>
    <w:rsid w:val="0030790D"/>
    <w:rsid w:val="00307CA4"/>
    <w:rsid w:val="00310823"/>
    <w:rsid w:val="00310A36"/>
    <w:rsid w:val="00312007"/>
    <w:rsid w:val="00312344"/>
    <w:rsid w:val="00312346"/>
    <w:rsid w:val="003123BD"/>
    <w:rsid w:val="00312DFD"/>
    <w:rsid w:val="00312F47"/>
    <w:rsid w:val="003138D0"/>
    <w:rsid w:val="00313B48"/>
    <w:rsid w:val="0031480A"/>
    <w:rsid w:val="00314CCB"/>
    <w:rsid w:val="00314DB3"/>
    <w:rsid w:val="00315777"/>
    <w:rsid w:val="00315C46"/>
    <w:rsid w:val="00316809"/>
    <w:rsid w:val="00316ADC"/>
    <w:rsid w:val="00316D63"/>
    <w:rsid w:val="003176AB"/>
    <w:rsid w:val="00317912"/>
    <w:rsid w:val="003203AF"/>
    <w:rsid w:val="003205AC"/>
    <w:rsid w:val="0032110B"/>
    <w:rsid w:val="003213D3"/>
    <w:rsid w:val="00321A0E"/>
    <w:rsid w:val="00321E67"/>
    <w:rsid w:val="0032235B"/>
    <w:rsid w:val="00322D75"/>
    <w:rsid w:val="00322DF1"/>
    <w:rsid w:val="003230F1"/>
    <w:rsid w:val="0032312C"/>
    <w:rsid w:val="00323D9D"/>
    <w:rsid w:val="0032441B"/>
    <w:rsid w:val="003244D1"/>
    <w:rsid w:val="00324CDB"/>
    <w:rsid w:val="00324F5E"/>
    <w:rsid w:val="0032575C"/>
    <w:rsid w:val="00326021"/>
    <w:rsid w:val="00327106"/>
    <w:rsid w:val="00327138"/>
    <w:rsid w:val="00327EB3"/>
    <w:rsid w:val="003313DC"/>
    <w:rsid w:val="00331454"/>
    <w:rsid w:val="00331841"/>
    <w:rsid w:val="003324E0"/>
    <w:rsid w:val="00332928"/>
    <w:rsid w:val="00332A67"/>
    <w:rsid w:val="00333914"/>
    <w:rsid w:val="0033463A"/>
    <w:rsid w:val="003349E5"/>
    <w:rsid w:val="003350E5"/>
    <w:rsid w:val="0033529B"/>
    <w:rsid w:val="003354CE"/>
    <w:rsid w:val="003364B1"/>
    <w:rsid w:val="00336875"/>
    <w:rsid w:val="00337289"/>
    <w:rsid w:val="00337988"/>
    <w:rsid w:val="00337C87"/>
    <w:rsid w:val="00337C8B"/>
    <w:rsid w:val="00340527"/>
    <w:rsid w:val="0034062B"/>
    <w:rsid w:val="00340A19"/>
    <w:rsid w:val="00340AF7"/>
    <w:rsid w:val="00340BF6"/>
    <w:rsid w:val="00341121"/>
    <w:rsid w:val="00341B75"/>
    <w:rsid w:val="003421D9"/>
    <w:rsid w:val="00342386"/>
    <w:rsid w:val="00343796"/>
    <w:rsid w:val="00343C53"/>
    <w:rsid w:val="0034523B"/>
    <w:rsid w:val="00345893"/>
    <w:rsid w:val="003463E3"/>
    <w:rsid w:val="003466AD"/>
    <w:rsid w:val="00347054"/>
    <w:rsid w:val="00347873"/>
    <w:rsid w:val="00347EB2"/>
    <w:rsid w:val="0035041C"/>
    <w:rsid w:val="00350F38"/>
    <w:rsid w:val="003518B7"/>
    <w:rsid w:val="0035274B"/>
    <w:rsid w:val="003527CF"/>
    <w:rsid w:val="00352EE3"/>
    <w:rsid w:val="003536C1"/>
    <w:rsid w:val="003547BD"/>
    <w:rsid w:val="0035635D"/>
    <w:rsid w:val="003563DC"/>
    <w:rsid w:val="00356899"/>
    <w:rsid w:val="00356BA0"/>
    <w:rsid w:val="00356BCF"/>
    <w:rsid w:val="00356BF4"/>
    <w:rsid w:val="0035760F"/>
    <w:rsid w:val="00357AFC"/>
    <w:rsid w:val="00357C6C"/>
    <w:rsid w:val="003606FF"/>
    <w:rsid w:val="0036087B"/>
    <w:rsid w:val="00360CD0"/>
    <w:rsid w:val="003618EE"/>
    <w:rsid w:val="00361C5D"/>
    <w:rsid w:val="0036220B"/>
    <w:rsid w:val="0036244B"/>
    <w:rsid w:val="00362568"/>
    <w:rsid w:val="00362738"/>
    <w:rsid w:val="003637C6"/>
    <w:rsid w:val="003638B1"/>
    <w:rsid w:val="00363F28"/>
    <w:rsid w:val="00364262"/>
    <w:rsid w:val="00364453"/>
    <w:rsid w:val="003645D7"/>
    <w:rsid w:val="0036497A"/>
    <w:rsid w:val="00364F60"/>
    <w:rsid w:val="00364FA2"/>
    <w:rsid w:val="00365324"/>
    <w:rsid w:val="0036539A"/>
    <w:rsid w:val="00365676"/>
    <w:rsid w:val="0036691B"/>
    <w:rsid w:val="0036700D"/>
    <w:rsid w:val="003672D7"/>
    <w:rsid w:val="00367644"/>
    <w:rsid w:val="003678BD"/>
    <w:rsid w:val="003707D3"/>
    <w:rsid w:val="00370C2C"/>
    <w:rsid w:val="00372C55"/>
    <w:rsid w:val="00372CD3"/>
    <w:rsid w:val="00372D8C"/>
    <w:rsid w:val="00372ED7"/>
    <w:rsid w:val="00372F46"/>
    <w:rsid w:val="0037310F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0DE"/>
    <w:rsid w:val="0037698A"/>
    <w:rsid w:val="00377BA3"/>
    <w:rsid w:val="003801B7"/>
    <w:rsid w:val="00380683"/>
    <w:rsid w:val="003807FC"/>
    <w:rsid w:val="00380851"/>
    <w:rsid w:val="00380BF6"/>
    <w:rsid w:val="00380E2C"/>
    <w:rsid w:val="00380E89"/>
    <w:rsid w:val="003810CA"/>
    <w:rsid w:val="003814E5"/>
    <w:rsid w:val="00381B4C"/>
    <w:rsid w:val="00381D47"/>
    <w:rsid w:val="00382046"/>
    <w:rsid w:val="00382F13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500"/>
    <w:rsid w:val="00386A4B"/>
    <w:rsid w:val="003870D7"/>
    <w:rsid w:val="00387763"/>
    <w:rsid w:val="0039005A"/>
    <w:rsid w:val="003905F3"/>
    <w:rsid w:val="003917CB"/>
    <w:rsid w:val="0039256E"/>
    <w:rsid w:val="003925C6"/>
    <w:rsid w:val="003926AA"/>
    <w:rsid w:val="00392759"/>
    <w:rsid w:val="0039322E"/>
    <w:rsid w:val="0039387E"/>
    <w:rsid w:val="003948E8"/>
    <w:rsid w:val="0039536D"/>
    <w:rsid w:val="003957EE"/>
    <w:rsid w:val="0039581B"/>
    <w:rsid w:val="0039602C"/>
    <w:rsid w:val="00396117"/>
    <w:rsid w:val="00396208"/>
    <w:rsid w:val="0039694A"/>
    <w:rsid w:val="00396C61"/>
    <w:rsid w:val="0039736F"/>
    <w:rsid w:val="0039791D"/>
    <w:rsid w:val="00397EE6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2F6F"/>
    <w:rsid w:val="003A30C5"/>
    <w:rsid w:val="003A3997"/>
    <w:rsid w:val="003A4052"/>
    <w:rsid w:val="003A4085"/>
    <w:rsid w:val="003A4A87"/>
    <w:rsid w:val="003A4C43"/>
    <w:rsid w:val="003A4ECC"/>
    <w:rsid w:val="003A4F1C"/>
    <w:rsid w:val="003A5098"/>
    <w:rsid w:val="003A5299"/>
    <w:rsid w:val="003A52A0"/>
    <w:rsid w:val="003A581E"/>
    <w:rsid w:val="003A69C9"/>
    <w:rsid w:val="003A69E0"/>
    <w:rsid w:val="003A6BD8"/>
    <w:rsid w:val="003A70A0"/>
    <w:rsid w:val="003A7266"/>
    <w:rsid w:val="003B01AB"/>
    <w:rsid w:val="003B02AC"/>
    <w:rsid w:val="003B06ED"/>
    <w:rsid w:val="003B07C4"/>
    <w:rsid w:val="003B0EC1"/>
    <w:rsid w:val="003B1C54"/>
    <w:rsid w:val="003B20F8"/>
    <w:rsid w:val="003B2209"/>
    <w:rsid w:val="003B27A7"/>
    <w:rsid w:val="003B2850"/>
    <w:rsid w:val="003B2CE5"/>
    <w:rsid w:val="003B3254"/>
    <w:rsid w:val="003B360F"/>
    <w:rsid w:val="003B374F"/>
    <w:rsid w:val="003B3996"/>
    <w:rsid w:val="003B3BF5"/>
    <w:rsid w:val="003B3FE2"/>
    <w:rsid w:val="003B41C9"/>
    <w:rsid w:val="003B48BD"/>
    <w:rsid w:val="003B51F5"/>
    <w:rsid w:val="003B52BE"/>
    <w:rsid w:val="003B543A"/>
    <w:rsid w:val="003B64AD"/>
    <w:rsid w:val="003B713D"/>
    <w:rsid w:val="003B7D7E"/>
    <w:rsid w:val="003C0023"/>
    <w:rsid w:val="003C0F50"/>
    <w:rsid w:val="003C11F5"/>
    <w:rsid w:val="003C1238"/>
    <w:rsid w:val="003C1705"/>
    <w:rsid w:val="003C17B4"/>
    <w:rsid w:val="003C1904"/>
    <w:rsid w:val="003C1B8E"/>
    <w:rsid w:val="003C1DE9"/>
    <w:rsid w:val="003C2AAD"/>
    <w:rsid w:val="003C2DAE"/>
    <w:rsid w:val="003C34B1"/>
    <w:rsid w:val="003C3535"/>
    <w:rsid w:val="003C4811"/>
    <w:rsid w:val="003C4AB8"/>
    <w:rsid w:val="003C4C04"/>
    <w:rsid w:val="003C4CA3"/>
    <w:rsid w:val="003C4D7F"/>
    <w:rsid w:val="003C5391"/>
    <w:rsid w:val="003C588C"/>
    <w:rsid w:val="003C5B1C"/>
    <w:rsid w:val="003C615E"/>
    <w:rsid w:val="003C672C"/>
    <w:rsid w:val="003C6E43"/>
    <w:rsid w:val="003C6E91"/>
    <w:rsid w:val="003C70CF"/>
    <w:rsid w:val="003C7222"/>
    <w:rsid w:val="003C7BB8"/>
    <w:rsid w:val="003C7D32"/>
    <w:rsid w:val="003D0759"/>
    <w:rsid w:val="003D082E"/>
    <w:rsid w:val="003D103F"/>
    <w:rsid w:val="003D1686"/>
    <w:rsid w:val="003D1CAB"/>
    <w:rsid w:val="003D1CC7"/>
    <w:rsid w:val="003D1F96"/>
    <w:rsid w:val="003D23C5"/>
    <w:rsid w:val="003D28DD"/>
    <w:rsid w:val="003D2C11"/>
    <w:rsid w:val="003D2EE8"/>
    <w:rsid w:val="003D2F71"/>
    <w:rsid w:val="003D3570"/>
    <w:rsid w:val="003D364E"/>
    <w:rsid w:val="003D36E6"/>
    <w:rsid w:val="003D36E7"/>
    <w:rsid w:val="003D38D1"/>
    <w:rsid w:val="003D38EC"/>
    <w:rsid w:val="003D3B88"/>
    <w:rsid w:val="003D461C"/>
    <w:rsid w:val="003D4986"/>
    <w:rsid w:val="003D4F95"/>
    <w:rsid w:val="003D54FA"/>
    <w:rsid w:val="003D59EE"/>
    <w:rsid w:val="003D5B65"/>
    <w:rsid w:val="003D6354"/>
    <w:rsid w:val="003D64AA"/>
    <w:rsid w:val="003D6541"/>
    <w:rsid w:val="003D66EB"/>
    <w:rsid w:val="003D66F0"/>
    <w:rsid w:val="003D6838"/>
    <w:rsid w:val="003D716B"/>
    <w:rsid w:val="003D7D32"/>
    <w:rsid w:val="003D7FCA"/>
    <w:rsid w:val="003E0222"/>
    <w:rsid w:val="003E0421"/>
    <w:rsid w:val="003E0E5A"/>
    <w:rsid w:val="003E1244"/>
    <w:rsid w:val="003E149A"/>
    <w:rsid w:val="003E1A36"/>
    <w:rsid w:val="003E1AF7"/>
    <w:rsid w:val="003E1F7B"/>
    <w:rsid w:val="003E22F9"/>
    <w:rsid w:val="003E286E"/>
    <w:rsid w:val="003E316D"/>
    <w:rsid w:val="003E3314"/>
    <w:rsid w:val="003E34C7"/>
    <w:rsid w:val="003E3DD4"/>
    <w:rsid w:val="003E471D"/>
    <w:rsid w:val="003E5D3B"/>
    <w:rsid w:val="003E6EB4"/>
    <w:rsid w:val="003E6F69"/>
    <w:rsid w:val="003E705F"/>
    <w:rsid w:val="003E7A13"/>
    <w:rsid w:val="003E7F0F"/>
    <w:rsid w:val="003F0563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49D"/>
    <w:rsid w:val="003F3B11"/>
    <w:rsid w:val="003F3F58"/>
    <w:rsid w:val="003F4344"/>
    <w:rsid w:val="003F5039"/>
    <w:rsid w:val="003F5070"/>
    <w:rsid w:val="003F51D6"/>
    <w:rsid w:val="003F62C6"/>
    <w:rsid w:val="003F66BD"/>
    <w:rsid w:val="003F6800"/>
    <w:rsid w:val="003F69B0"/>
    <w:rsid w:val="003F709E"/>
    <w:rsid w:val="003F7566"/>
    <w:rsid w:val="0040016B"/>
    <w:rsid w:val="004011D8"/>
    <w:rsid w:val="0040163E"/>
    <w:rsid w:val="004037E8"/>
    <w:rsid w:val="004040A8"/>
    <w:rsid w:val="004041C4"/>
    <w:rsid w:val="004042FE"/>
    <w:rsid w:val="00404E72"/>
    <w:rsid w:val="00405396"/>
    <w:rsid w:val="004068DC"/>
    <w:rsid w:val="00407056"/>
    <w:rsid w:val="004108F1"/>
    <w:rsid w:val="004109D2"/>
    <w:rsid w:val="00410BE5"/>
    <w:rsid w:val="00410C28"/>
    <w:rsid w:val="00410D44"/>
    <w:rsid w:val="00410F4E"/>
    <w:rsid w:val="00411BE0"/>
    <w:rsid w:val="00411CE0"/>
    <w:rsid w:val="00411F73"/>
    <w:rsid w:val="004120C1"/>
    <w:rsid w:val="0041219E"/>
    <w:rsid w:val="0041250E"/>
    <w:rsid w:val="004125BC"/>
    <w:rsid w:val="00412DDE"/>
    <w:rsid w:val="004134B3"/>
    <w:rsid w:val="00413F7E"/>
    <w:rsid w:val="004145A1"/>
    <w:rsid w:val="00414F34"/>
    <w:rsid w:val="004151BD"/>
    <w:rsid w:val="00415D76"/>
    <w:rsid w:val="004161F6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83"/>
    <w:rsid w:val="004242F1"/>
    <w:rsid w:val="0042487B"/>
    <w:rsid w:val="00425026"/>
    <w:rsid w:val="00426013"/>
    <w:rsid w:val="00426A9A"/>
    <w:rsid w:val="0042747D"/>
    <w:rsid w:val="00427C49"/>
    <w:rsid w:val="004300A0"/>
    <w:rsid w:val="00430627"/>
    <w:rsid w:val="004307D4"/>
    <w:rsid w:val="00430AAA"/>
    <w:rsid w:val="00430CE9"/>
    <w:rsid w:val="004315EE"/>
    <w:rsid w:val="00431E13"/>
    <w:rsid w:val="00432127"/>
    <w:rsid w:val="004323CD"/>
    <w:rsid w:val="004329F1"/>
    <w:rsid w:val="00432A6B"/>
    <w:rsid w:val="00432C7F"/>
    <w:rsid w:val="00432F7A"/>
    <w:rsid w:val="00433174"/>
    <w:rsid w:val="00433484"/>
    <w:rsid w:val="0043357A"/>
    <w:rsid w:val="004339F7"/>
    <w:rsid w:val="00434B77"/>
    <w:rsid w:val="0043544E"/>
    <w:rsid w:val="00435C76"/>
    <w:rsid w:val="00435CB4"/>
    <w:rsid w:val="00435DDA"/>
    <w:rsid w:val="00436082"/>
    <w:rsid w:val="00436371"/>
    <w:rsid w:val="00436A9F"/>
    <w:rsid w:val="004371BA"/>
    <w:rsid w:val="00437331"/>
    <w:rsid w:val="004376EF"/>
    <w:rsid w:val="004401A5"/>
    <w:rsid w:val="004401EA"/>
    <w:rsid w:val="0044026A"/>
    <w:rsid w:val="004406DB"/>
    <w:rsid w:val="004407BE"/>
    <w:rsid w:val="0044198C"/>
    <w:rsid w:val="00441EC5"/>
    <w:rsid w:val="00442D34"/>
    <w:rsid w:val="00443150"/>
    <w:rsid w:val="004441FB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577"/>
    <w:rsid w:val="004509F6"/>
    <w:rsid w:val="00451EB8"/>
    <w:rsid w:val="00451F36"/>
    <w:rsid w:val="00452165"/>
    <w:rsid w:val="00452235"/>
    <w:rsid w:val="00452602"/>
    <w:rsid w:val="00452875"/>
    <w:rsid w:val="00452972"/>
    <w:rsid w:val="00452997"/>
    <w:rsid w:val="00453394"/>
    <w:rsid w:val="00453771"/>
    <w:rsid w:val="00453A77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5D82"/>
    <w:rsid w:val="004565B9"/>
    <w:rsid w:val="00456868"/>
    <w:rsid w:val="0045787F"/>
    <w:rsid w:val="00457C5F"/>
    <w:rsid w:val="00457CBC"/>
    <w:rsid w:val="0046053D"/>
    <w:rsid w:val="00460590"/>
    <w:rsid w:val="00460981"/>
    <w:rsid w:val="00460CF1"/>
    <w:rsid w:val="00460D1A"/>
    <w:rsid w:val="004611F3"/>
    <w:rsid w:val="004617EA"/>
    <w:rsid w:val="00461B73"/>
    <w:rsid w:val="00461D54"/>
    <w:rsid w:val="00462619"/>
    <w:rsid w:val="00463560"/>
    <w:rsid w:val="00463A8F"/>
    <w:rsid w:val="00463CA8"/>
    <w:rsid w:val="004640E8"/>
    <w:rsid w:val="00464520"/>
    <w:rsid w:val="00464F27"/>
    <w:rsid w:val="004653B6"/>
    <w:rsid w:val="004664A1"/>
    <w:rsid w:val="00466F11"/>
    <w:rsid w:val="00466F46"/>
    <w:rsid w:val="00467FA8"/>
    <w:rsid w:val="00470F1F"/>
    <w:rsid w:val="00471092"/>
    <w:rsid w:val="00471B88"/>
    <w:rsid w:val="00471C7C"/>
    <w:rsid w:val="00472006"/>
    <w:rsid w:val="00472026"/>
    <w:rsid w:val="004725B8"/>
    <w:rsid w:val="004725F7"/>
    <w:rsid w:val="0047268C"/>
    <w:rsid w:val="004739C0"/>
    <w:rsid w:val="00473CF1"/>
    <w:rsid w:val="00473E0E"/>
    <w:rsid w:val="00473E69"/>
    <w:rsid w:val="00473FA1"/>
    <w:rsid w:val="00474662"/>
    <w:rsid w:val="00474CE1"/>
    <w:rsid w:val="00474CE5"/>
    <w:rsid w:val="00474EEB"/>
    <w:rsid w:val="00476046"/>
    <w:rsid w:val="004762DD"/>
    <w:rsid w:val="00476396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DB2"/>
    <w:rsid w:val="0048675A"/>
    <w:rsid w:val="0048681D"/>
    <w:rsid w:val="00486EDE"/>
    <w:rsid w:val="00486F13"/>
    <w:rsid w:val="0048714D"/>
    <w:rsid w:val="00487410"/>
    <w:rsid w:val="004878DD"/>
    <w:rsid w:val="00487AC3"/>
    <w:rsid w:val="00487DEC"/>
    <w:rsid w:val="00490AC4"/>
    <w:rsid w:val="00491047"/>
    <w:rsid w:val="00491145"/>
    <w:rsid w:val="004915D0"/>
    <w:rsid w:val="00491C86"/>
    <w:rsid w:val="0049255E"/>
    <w:rsid w:val="004928CA"/>
    <w:rsid w:val="004934A2"/>
    <w:rsid w:val="004936FE"/>
    <w:rsid w:val="0049473A"/>
    <w:rsid w:val="00494857"/>
    <w:rsid w:val="004948D4"/>
    <w:rsid w:val="004951C6"/>
    <w:rsid w:val="0049552D"/>
    <w:rsid w:val="00495B32"/>
    <w:rsid w:val="00495CB3"/>
    <w:rsid w:val="00495CD9"/>
    <w:rsid w:val="004969C6"/>
    <w:rsid w:val="00496A12"/>
    <w:rsid w:val="00496C92"/>
    <w:rsid w:val="00496DE9"/>
    <w:rsid w:val="00496E63"/>
    <w:rsid w:val="004970C2"/>
    <w:rsid w:val="00497520"/>
    <w:rsid w:val="004A06F0"/>
    <w:rsid w:val="004A06FA"/>
    <w:rsid w:val="004A0F68"/>
    <w:rsid w:val="004A1199"/>
    <w:rsid w:val="004A1958"/>
    <w:rsid w:val="004A2054"/>
    <w:rsid w:val="004A2428"/>
    <w:rsid w:val="004A2685"/>
    <w:rsid w:val="004A2B4F"/>
    <w:rsid w:val="004A2BD6"/>
    <w:rsid w:val="004A398A"/>
    <w:rsid w:val="004A461B"/>
    <w:rsid w:val="004A5428"/>
    <w:rsid w:val="004A6590"/>
    <w:rsid w:val="004A7485"/>
    <w:rsid w:val="004A7618"/>
    <w:rsid w:val="004A7EBD"/>
    <w:rsid w:val="004B013A"/>
    <w:rsid w:val="004B0848"/>
    <w:rsid w:val="004B094D"/>
    <w:rsid w:val="004B0AB6"/>
    <w:rsid w:val="004B0EEF"/>
    <w:rsid w:val="004B161A"/>
    <w:rsid w:val="004B190A"/>
    <w:rsid w:val="004B1C94"/>
    <w:rsid w:val="004B1EC1"/>
    <w:rsid w:val="004B2CE4"/>
    <w:rsid w:val="004B329D"/>
    <w:rsid w:val="004B38B1"/>
    <w:rsid w:val="004B3939"/>
    <w:rsid w:val="004B482A"/>
    <w:rsid w:val="004B49FD"/>
    <w:rsid w:val="004B4FE2"/>
    <w:rsid w:val="004B5412"/>
    <w:rsid w:val="004B5B03"/>
    <w:rsid w:val="004B64E0"/>
    <w:rsid w:val="004B66B6"/>
    <w:rsid w:val="004B68CD"/>
    <w:rsid w:val="004B71E2"/>
    <w:rsid w:val="004B748A"/>
    <w:rsid w:val="004B75B7"/>
    <w:rsid w:val="004B7F14"/>
    <w:rsid w:val="004C000A"/>
    <w:rsid w:val="004C0356"/>
    <w:rsid w:val="004C0E76"/>
    <w:rsid w:val="004C16D7"/>
    <w:rsid w:val="004C18EE"/>
    <w:rsid w:val="004C1BE2"/>
    <w:rsid w:val="004C1D54"/>
    <w:rsid w:val="004C277D"/>
    <w:rsid w:val="004C2AA5"/>
    <w:rsid w:val="004C2AF8"/>
    <w:rsid w:val="004C2E68"/>
    <w:rsid w:val="004C31A4"/>
    <w:rsid w:val="004C3346"/>
    <w:rsid w:val="004C345C"/>
    <w:rsid w:val="004C35DE"/>
    <w:rsid w:val="004C3677"/>
    <w:rsid w:val="004C3F2E"/>
    <w:rsid w:val="004C4697"/>
    <w:rsid w:val="004C4E81"/>
    <w:rsid w:val="004C5188"/>
    <w:rsid w:val="004C5332"/>
    <w:rsid w:val="004C6932"/>
    <w:rsid w:val="004C6AC0"/>
    <w:rsid w:val="004C6CA9"/>
    <w:rsid w:val="004C7A35"/>
    <w:rsid w:val="004C7AB0"/>
    <w:rsid w:val="004D0F63"/>
    <w:rsid w:val="004D0FE6"/>
    <w:rsid w:val="004D1A52"/>
    <w:rsid w:val="004D1AD3"/>
    <w:rsid w:val="004D218B"/>
    <w:rsid w:val="004D2A8A"/>
    <w:rsid w:val="004D2CFE"/>
    <w:rsid w:val="004D2DDB"/>
    <w:rsid w:val="004D31B0"/>
    <w:rsid w:val="004D353F"/>
    <w:rsid w:val="004D3795"/>
    <w:rsid w:val="004D45F1"/>
    <w:rsid w:val="004D4CFF"/>
    <w:rsid w:val="004D50F4"/>
    <w:rsid w:val="004D59A5"/>
    <w:rsid w:val="004D5BED"/>
    <w:rsid w:val="004D66FF"/>
    <w:rsid w:val="004D68F9"/>
    <w:rsid w:val="004D740E"/>
    <w:rsid w:val="004D75EF"/>
    <w:rsid w:val="004E01DA"/>
    <w:rsid w:val="004E0AAC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4AC3"/>
    <w:rsid w:val="004E537A"/>
    <w:rsid w:val="004E57C6"/>
    <w:rsid w:val="004E5B96"/>
    <w:rsid w:val="004E5E91"/>
    <w:rsid w:val="004E5EA6"/>
    <w:rsid w:val="004E6E04"/>
    <w:rsid w:val="004E6E42"/>
    <w:rsid w:val="004E6EF6"/>
    <w:rsid w:val="004E7520"/>
    <w:rsid w:val="004E7A00"/>
    <w:rsid w:val="004F0371"/>
    <w:rsid w:val="004F0400"/>
    <w:rsid w:val="004F1436"/>
    <w:rsid w:val="004F1762"/>
    <w:rsid w:val="004F191F"/>
    <w:rsid w:val="004F1A59"/>
    <w:rsid w:val="004F1E03"/>
    <w:rsid w:val="004F1F01"/>
    <w:rsid w:val="004F29E1"/>
    <w:rsid w:val="004F3748"/>
    <w:rsid w:val="004F3896"/>
    <w:rsid w:val="004F3CCF"/>
    <w:rsid w:val="004F3F0F"/>
    <w:rsid w:val="004F4AAA"/>
    <w:rsid w:val="004F56AD"/>
    <w:rsid w:val="004F5851"/>
    <w:rsid w:val="004F61F5"/>
    <w:rsid w:val="004F67F2"/>
    <w:rsid w:val="004F744A"/>
    <w:rsid w:val="004F762E"/>
    <w:rsid w:val="004F7895"/>
    <w:rsid w:val="00500308"/>
    <w:rsid w:val="0050069B"/>
    <w:rsid w:val="00500BE1"/>
    <w:rsid w:val="00500E7A"/>
    <w:rsid w:val="005016E1"/>
    <w:rsid w:val="00502095"/>
    <w:rsid w:val="005020BE"/>
    <w:rsid w:val="005032EC"/>
    <w:rsid w:val="00503C8D"/>
    <w:rsid w:val="00504CAE"/>
    <w:rsid w:val="00504FEB"/>
    <w:rsid w:val="0050531D"/>
    <w:rsid w:val="00505999"/>
    <w:rsid w:val="00505B0C"/>
    <w:rsid w:val="00506248"/>
    <w:rsid w:val="005062C6"/>
    <w:rsid w:val="00506962"/>
    <w:rsid w:val="00506C4B"/>
    <w:rsid w:val="0050749F"/>
    <w:rsid w:val="005076BB"/>
    <w:rsid w:val="00507A5C"/>
    <w:rsid w:val="005105B3"/>
    <w:rsid w:val="0051081A"/>
    <w:rsid w:val="00510914"/>
    <w:rsid w:val="00510BAE"/>
    <w:rsid w:val="00510C95"/>
    <w:rsid w:val="0051143D"/>
    <w:rsid w:val="00511803"/>
    <w:rsid w:val="005118F8"/>
    <w:rsid w:val="00511C58"/>
    <w:rsid w:val="00511DAE"/>
    <w:rsid w:val="0051215E"/>
    <w:rsid w:val="00512179"/>
    <w:rsid w:val="005124F0"/>
    <w:rsid w:val="00512A5F"/>
    <w:rsid w:val="0051325E"/>
    <w:rsid w:val="005138C1"/>
    <w:rsid w:val="005146C3"/>
    <w:rsid w:val="00514756"/>
    <w:rsid w:val="00514D73"/>
    <w:rsid w:val="00514E5C"/>
    <w:rsid w:val="00514FC2"/>
    <w:rsid w:val="00515562"/>
    <w:rsid w:val="005155D6"/>
    <w:rsid w:val="0051580D"/>
    <w:rsid w:val="00516404"/>
    <w:rsid w:val="00516479"/>
    <w:rsid w:val="005166FD"/>
    <w:rsid w:val="0051681B"/>
    <w:rsid w:val="00516903"/>
    <w:rsid w:val="005204C1"/>
    <w:rsid w:val="0052120D"/>
    <w:rsid w:val="0052122E"/>
    <w:rsid w:val="00521305"/>
    <w:rsid w:val="00521A50"/>
    <w:rsid w:val="00521AF5"/>
    <w:rsid w:val="00523665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30"/>
    <w:rsid w:val="00530F77"/>
    <w:rsid w:val="00532337"/>
    <w:rsid w:val="00533765"/>
    <w:rsid w:val="00533F57"/>
    <w:rsid w:val="00534436"/>
    <w:rsid w:val="00534A0D"/>
    <w:rsid w:val="00534FAF"/>
    <w:rsid w:val="005353F0"/>
    <w:rsid w:val="00535498"/>
    <w:rsid w:val="005365AB"/>
    <w:rsid w:val="0053661E"/>
    <w:rsid w:val="005370B3"/>
    <w:rsid w:val="005373CC"/>
    <w:rsid w:val="00537AE9"/>
    <w:rsid w:val="00537C09"/>
    <w:rsid w:val="00537F52"/>
    <w:rsid w:val="0054057E"/>
    <w:rsid w:val="00540BD5"/>
    <w:rsid w:val="00540C7E"/>
    <w:rsid w:val="00540CE5"/>
    <w:rsid w:val="00541762"/>
    <w:rsid w:val="005418B7"/>
    <w:rsid w:val="00541DAE"/>
    <w:rsid w:val="005428A1"/>
    <w:rsid w:val="00542961"/>
    <w:rsid w:val="005429F8"/>
    <w:rsid w:val="00542B01"/>
    <w:rsid w:val="00543123"/>
    <w:rsid w:val="00543905"/>
    <w:rsid w:val="00544887"/>
    <w:rsid w:val="00544C58"/>
    <w:rsid w:val="00544FCB"/>
    <w:rsid w:val="005453BE"/>
    <w:rsid w:val="0054562C"/>
    <w:rsid w:val="005458D3"/>
    <w:rsid w:val="00547A6F"/>
    <w:rsid w:val="0055008F"/>
    <w:rsid w:val="00550975"/>
    <w:rsid w:val="00550C81"/>
    <w:rsid w:val="00550C9D"/>
    <w:rsid w:val="00551174"/>
    <w:rsid w:val="0055128E"/>
    <w:rsid w:val="0055142B"/>
    <w:rsid w:val="0055156F"/>
    <w:rsid w:val="005517F3"/>
    <w:rsid w:val="00551863"/>
    <w:rsid w:val="00552448"/>
    <w:rsid w:val="005526E7"/>
    <w:rsid w:val="005533FE"/>
    <w:rsid w:val="0055344D"/>
    <w:rsid w:val="005534C6"/>
    <w:rsid w:val="00553C4B"/>
    <w:rsid w:val="00553E4F"/>
    <w:rsid w:val="00553F9C"/>
    <w:rsid w:val="00554698"/>
    <w:rsid w:val="0055478F"/>
    <w:rsid w:val="00554E9F"/>
    <w:rsid w:val="0055506E"/>
    <w:rsid w:val="005552C0"/>
    <w:rsid w:val="00556015"/>
    <w:rsid w:val="005568E9"/>
    <w:rsid w:val="005569B1"/>
    <w:rsid w:val="00556E5D"/>
    <w:rsid w:val="00557070"/>
    <w:rsid w:val="0055720D"/>
    <w:rsid w:val="005574CC"/>
    <w:rsid w:val="005574D0"/>
    <w:rsid w:val="00557A7D"/>
    <w:rsid w:val="00560151"/>
    <w:rsid w:val="00560801"/>
    <w:rsid w:val="00560D04"/>
    <w:rsid w:val="00561467"/>
    <w:rsid w:val="00561870"/>
    <w:rsid w:val="00561A4D"/>
    <w:rsid w:val="00561D69"/>
    <w:rsid w:val="0056200F"/>
    <w:rsid w:val="005620D7"/>
    <w:rsid w:val="00562843"/>
    <w:rsid w:val="005628F3"/>
    <w:rsid w:val="00562D51"/>
    <w:rsid w:val="005634BD"/>
    <w:rsid w:val="0056364D"/>
    <w:rsid w:val="005638A4"/>
    <w:rsid w:val="00563D58"/>
    <w:rsid w:val="00565063"/>
    <w:rsid w:val="00565333"/>
    <w:rsid w:val="005659E7"/>
    <w:rsid w:val="00565B05"/>
    <w:rsid w:val="00565D55"/>
    <w:rsid w:val="00566A2E"/>
    <w:rsid w:val="00566CA5"/>
    <w:rsid w:val="005677DD"/>
    <w:rsid w:val="00570222"/>
    <w:rsid w:val="0057034B"/>
    <w:rsid w:val="0057041E"/>
    <w:rsid w:val="0057083A"/>
    <w:rsid w:val="0057094C"/>
    <w:rsid w:val="00570A29"/>
    <w:rsid w:val="00570C2D"/>
    <w:rsid w:val="00570EA0"/>
    <w:rsid w:val="00571545"/>
    <w:rsid w:val="00571884"/>
    <w:rsid w:val="005726F5"/>
    <w:rsid w:val="00572760"/>
    <w:rsid w:val="005729F7"/>
    <w:rsid w:val="005740DE"/>
    <w:rsid w:val="00574750"/>
    <w:rsid w:val="00574B26"/>
    <w:rsid w:val="00575A75"/>
    <w:rsid w:val="00575B9B"/>
    <w:rsid w:val="00575E27"/>
    <w:rsid w:val="0057625A"/>
    <w:rsid w:val="0057650D"/>
    <w:rsid w:val="00576591"/>
    <w:rsid w:val="0057703E"/>
    <w:rsid w:val="00577B04"/>
    <w:rsid w:val="00577CCE"/>
    <w:rsid w:val="005801A8"/>
    <w:rsid w:val="00580AD3"/>
    <w:rsid w:val="00581ADC"/>
    <w:rsid w:val="0058231F"/>
    <w:rsid w:val="005828DF"/>
    <w:rsid w:val="00582BF8"/>
    <w:rsid w:val="00582C2D"/>
    <w:rsid w:val="0058338F"/>
    <w:rsid w:val="005833C2"/>
    <w:rsid w:val="00583999"/>
    <w:rsid w:val="00583DDA"/>
    <w:rsid w:val="00583E33"/>
    <w:rsid w:val="0058413B"/>
    <w:rsid w:val="005842EC"/>
    <w:rsid w:val="005846E0"/>
    <w:rsid w:val="00584A96"/>
    <w:rsid w:val="00584D8B"/>
    <w:rsid w:val="00584E50"/>
    <w:rsid w:val="00584ED3"/>
    <w:rsid w:val="00585171"/>
    <w:rsid w:val="00585624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6C1"/>
    <w:rsid w:val="00592B27"/>
    <w:rsid w:val="00592D74"/>
    <w:rsid w:val="00593222"/>
    <w:rsid w:val="00593CE3"/>
    <w:rsid w:val="00594987"/>
    <w:rsid w:val="00595478"/>
    <w:rsid w:val="00595BD1"/>
    <w:rsid w:val="00595ED1"/>
    <w:rsid w:val="0059691B"/>
    <w:rsid w:val="00596977"/>
    <w:rsid w:val="0059697F"/>
    <w:rsid w:val="00596C95"/>
    <w:rsid w:val="00596F42"/>
    <w:rsid w:val="005971D6"/>
    <w:rsid w:val="00597B90"/>
    <w:rsid w:val="005A01FB"/>
    <w:rsid w:val="005A02B9"/>
    <w:rsid w:val="005A06E0"/>
    <w:rsid w:val="005A0985"/>
    <w:rsid w:val="005A0A5C"/>
    <w:rsid w:val="005A0BA9"/>
    <w:rsid w:val="005A117D"/>
    <w:rsid w:val="005A18A1"/>
    <w:rsid w:val="005A1A4A"/>
    <w:rsid w:val="005A1AC0"/>
    <w:rsid w:val="005A215F"/>
    <w:rsid w:val="005A22D6"/>
    <w:rsid w:val="005A3494"/>
    <w:rsid w:val="005A3574"/>
    <w:rsid w:val="005A361B"/>
    <w:rsid w:val="005A3FDA"/>
    <w:rsid w:val="005A512F"/>
    <w:rsid w:val="005A576E"/>
    <w:rsid w:val="005A57E4"/>
    <w:rsid w:val="005A5BCD"/>
    <w:rsid w:val="005A5D46"/>
    <w:rsid w:val="005A6244"/>
    <w:rsid w:val="005A67CF"/>
    <w:rsid w:val="005A6BB0"/>
    <w:rsid w:val="005A72E0"/>
    <w:rsid w:val="005A74AC"/>
    <w:rsid w:val="005A756A"/>
    <w:rsid w:val="005A75C4"/>
    <w:rsid w:val="005A76D1"/>
    <w:rsid w:val="005A79D8"/>
    <w:rsid w:val="005B0610"/>
    <w:rsid w:val="005B0B61"/>
    <w:rsid w:val="005B1382"/>
    <w:rsid w:val="005B2778"/>
    <w:rsid w:val="005B2922"/>
    <w:rsid w:val="005B2C57"/>
    <w:rsid w:val="005B383F"/>
    <w:rsid w:val="005B3ADB"/>
    <w:rsid w:val="005B4372"/>
    <w:rsid w:val="005B4917"/>
    <w:rsid w:val="005B49BF"/>
    <w:rsid w:val="005B4EA6"/>
    <w:rsid w:val="005B4FC5"/>
    <w:rsid w:val="005B5717"/>
    <w:rsid w:val="005B5B83"/>
    <w:rsid w:val="005B5DBE"/>
    <w:rsid w:val="005B5DC5"/>
    <w:rsid w:val="005B5FC2"/>
    <w:rsid w:val="005B60AE"/>
    <w:rsid w:val="005B70B1"/>
    <w:rsid w:val="005B782B"/>
    <w:rsid w:val="005B7E44"/>
    <w:rsid w:val="005C045C"/>
    <w:rsid w:val="005C076B"/>
    <w:rsid w:val="005C0772"/>
    <w:rsid w:val="005C0853"/>
    <w:rsid w:val="005C0BB6"/>
    <w:rsid w:val="005C0BBF"/>
    <w:rsid w:val="005C106F"/>
    <w:rsid w:val="005C1535"/>
    <w:rsid w:val="005C1B81"/>
    <w:rsid w:val="005C2049"/>
    <w:rsid w:val="005C28B5"/>
    <w:rsid w:val="005C2A85"/>
    <w:rsid w:val="005C2DCD"/>
    <w:rsid w:val="005C2F33"/>
    <w:rsid w:val="005C364B"/>
    <w:rsid w:val="005C37DA"/>
    <w:rsid w:val="005C37F3"/>
    <w:rsid w:val="005C39D2"/>
    <w:rsid w:val="005C5465"/>
    <w:rsid w:val="005C5A4C"/>
    <w:rsid w:val="005C5AED"/>
    <w:rsid w:val="005C658B"/>
    <w:rsid w:val="005C66C3"/>
    <w:rsid w:val="005C674A"/>
    <w:rsid w:val="005C6E1C"/>
    <w:rsid w:val="005C6E8C"/>
    <w:rsid w:val="005C6FCB"/>
    <w:rsid w:val="005D0180"/>
    <w:rsid w:val="005D0569"/>
    <w:rsid w:val="005D099D"/>
    <w:rsid w:val="005D1300"/>
    <w:rsid w:val="005D1F34"/>
    <w:rsid w:val="005D2306"/>
    <w:rsid w:val="005D250B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31"/>
    <w:rsid w:val="005D538D"/>
    <w:rsid w:val="005D5D90"/>
    <w:rsid w:val="005D639B"/>
    <w:rsid w:val="005D68AD"/>
    <w:rsid w:val="005D6941"/>
    <w:rsid w:val="005D6D2E"/>
    <w:rsid w:val="005D71AE"/>
    <w:rsid w:val="005D7266"/>
    <w:rsid w:val="005D7669"/>
    <w:rsid w:val="005D7CA7"/>
    <w:rsid w:val="005D7D85"/>
    <w:rsid w:val="005E1838"/>
    <w:rsid w:val="005E1DEB"/>
    <w:rsid w:val="005E1FEF"/>
    <w:rsid w:val="005E2413"/>
    <w:rsid w:val="005E24A4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5B3B"/>
    <w:rsid w:val="005E68D3"/>
    <w:rsid w:val="005E69EF"/>
    <w:rsid w:val="005E6F86"/>
    <w:rsid w:val="005E72EE"/>
    <w:rsid w:val="005E7440"/>
    <w:rsid w:val="005E75F4"/>
    <w:rsid w:val="005F01AF"/>
    <w:rsid w:val="005F09C6"/>
    <w:rsid w:val="005F19AE"/>
    <w:rsid w:val="005F1C47"/>
    <w:rsid w:val="005F1F85"/>
    <w:rsid w:val="005F3A0F"/>
    <w:rsid w:val="005F3CFD"/>
    <w:rsid w:val="005F463D"/>
    <w:rsid w:val="005F48B1"/>
    <w:rsid w:val="005F4B36"/>
    <w:rsid w:val="005F509F"/>
    <w:rsid w:val="005F60A7"/>
    <w:rsid w:val="005F60B2"/>
    <w:rsid w:val="005F625D"/>
    <w:rsid w:val="005F6A73"/>
    <w:rsid w:val="005F758B"/>
    <w:rsid w:val="006003E1"/>
    <w:rsid w:val="00600409"/>
    <w:rsid w:val="00600EF9"/>
    <w:rsid w:val="00601005"/>
    <w:rsid w:val="0060112A"/>
    <w:rsid w:val="0060177C"/>
    <w:rsid w:val="006019F6"/>
    <w:rsid w:val="006026DC"/>
    <w:rsid w:val="006026DE"/>
    <w:rsid w:val="00602BA6"/>
    <w:rsid w:val="0060357E"/>
    <w:rsid w:val="0060426B"/>
    <w:rsid w:val="006042DE"/>
    <w:rsid w:val="00604585"/>
    <w:rsid w:val="00604A2D"/>
    <w:rsid w:val="00604BAC"/>
    <w:rsid w:val="00604DB0"/>
    <w:rsid w:val="00605320"/>
    <w:rsid w:val="00605324"/>
    <w:rsid w:val="006057EE"/>
    <w:rsid w:val="00605BFB"/>
    <w:rsid w:val="006061CE"/>
    <w:rsid w:val="00606908"/>
    <w:rsid w:val="00606949"/>
    <w:rsid w:val="00607347"/>
    <w:rsid w:val="00607408"/>
    <w:rsid w:val="00607835"/>
    <w:rsid w:val="006078CC"/>
    <w:rsid w:val="00607AE1"/>
    <w:rsid w:val="00607BF2"/>
    <w:rsid w:val="00607ECA"/>
    <w:rsid w:val="00610135"/>
    <w:rsid w:val="006102CF"/>
    <w:rsid w:val="0061114D"/>
    <w:rsid w:val="00611359"/>
    <w:rsid w:val="00611667"/>
    <w:rsid w:val="00611CC5"/>
    <w:rsid w:val="00611D4B"/>
    <w:rsid w:val="006125D5"/>
    <w:rsid w:val="006132E3"/>
    <w:rsid w:val="006139F1"/>
    <w:rsid w:val="00613AB2"/>
    <w:rsid w:val="00613AFE"/>
    <w:rsid w:val="00613B0A"/>
    <w:rsid w:val="00613CB9"/>
    <w:rsid w:val="00613F78"/>
    <w:rsid w:val="00614107"/>
    <w:rsid w:val="00614117"/>
    <w:rsid w:val="00614838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B0C"/>
    <w:rsid w:val="00621188"/>
    <w:rsid w:val="0062219E"/>
    <w:rsid w:val="006225D3"/>
    <w:rsid w:val="00622824"/>
    <w:rsid w:val="00623EC0"/>
    <w:rsid w:val="00623F19"/>
    <w:rsid w:val="0062435D"/>
    <w:rsid w:val="006250C0"/>
    <w:rsid w:val="006257ED"/>
    <w:rsid w:val="00625A4B"/>
    <w:rsid w:val="00625E83"/>
    <w:rsid w:val="0062686B"/>
    <w:rsid w:val="00626F1C"/>
    <w:rsid w:val="00627128"/>
    <w:rsid w:val="0062787D"/>
    <w:rsid w:val="00627F33"/>
    <w:rsid w:val="00630479"/>
    <w:rsid w:val="00630966"/>
    <w:rsid w:val="00630D50"/>
    <w:rsid w:val="006317DA"/>
    <w:rsid w:val="00631943"/>
    <w:rsid w:val="00631AAD"/>
    <w:rsid w:val="00632BDA"/>
    <w:rsid w:val="00632F57"/>
    <w:rsid w:val="00632F84"/>
    <w:rsid w:val="00632FE3"/>
    <w:rsid w:val="006336F2"/>
    <w:rsid w:val="00633E95"/>
    <w:rsid w:val="00633FBB"/>
    <w:rsid w:val="00634312"/>
    <w:rsid w:val="0063439C"/>
    <w:rsid w:val="00634A52"/>
    <w:rsid w:val="00634E20"/>
    <w:rsid w:val="00635038"/>
    <w:rsid w:val="00635815"/>
    <w:rsid w:val="00635C5D"/>
    <w:rsid w:val="0063649F"/>
    <w:rsid w:val="00636797"/>
    <w:rsid w:val="00636848"/>
    <w:rsid w:val="00636C80"/>
    <w:rsid w:val="00636F27"/>
    <w:rsid w:val="00637B56"/>
    <w:rsid w:val="00637BB3"/>
    <w:rsid w:val="00640851"/>
    <w:rsid w:val="00640A3C"/>
    <w:rsid w:val="00640C01"/>
    <w:rsid w:val="0064151D"/>
    <w:rsid w:val="00641A41"/>
    <w:rsid w:val="0064251E"/>
    <w:rsid w:val="00642BAE"/>
    <w:rsid w:val="0064384A"/>
    <w:rsid w:val="00643A2A"/>
    <w:rsid w:val="0064472F"/>
    <w:rsid w:val="006447C2"/>
    <w:rsid w:val="00644CF8"/>
    <w:rsid w:val="0064542C"/>
    <w:rsid w:val="00645485"/>
    <w:rsid w:val="006454AA"/>
    <w:rsid w:val="00645750"/>
    <w:rsid w:val="006458D7"/>
    <w:rsid w:val="00645F01"/>
    <w:rsid w:val="0064607F"/>
    <w:rsid w:val="006464D9"/>
    <w:rsid w:val="006470E8"/>
    <w:rsid w:val="00647901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AF5"/>
    <w:rsid w:val="00651B8F"/>
    <w:rsid w:val="00651F62"/>
    <w:rsid w:val="00652555"/>
    <w:rsid w:val="00652581"/>
    <w:rsid w:val="00652873"/>
    <w:rsid w:val="00653543"/>
    <w:rsid w:val="006535C9"/>
    <w:rsid w:val="00654645"/>
    <w:rsid w:val="00654A9B"/>
    <w:rsid w:val="00655BC4"/>
    <w:rsid w:val="00656CCB"/>
    <w:rsid w:val="0065731B"/>
    <w:rsid w:val="006576A9"/>
    <w:rsid w:val="00657721"/>
    <w:rsid w:val="006577BE"/>
    <w:rsid w:val="00657C80"/>
    <w:rsid w:val="0066023E"/>
    <w:rsid w:val="00660BBB"/>
    <w:rsid w:val="00661091"/>
    <w:rsid w:val="006613A8"/>
    <w:rsid w:val="00661B53"/>
    <w:rsid w:val="00661BF5"/>
    <w:rsid w:val="00662DE9"/>
    <w:rsid w:val="00663D18"/>
    <w:rsid w:val="00663D21"/>
    <w:rsid w:val="00663E2B"/>
    <w:rsid w:val="00663FAB"/>
    <w:rsid w:val="006641D3"/>
    <w:rsid w:val="00664630"/>
    <w:rsid w:val="00664790"/>
    <w:rsid w:val="00665A12"/>
    <w:rsid w:val="006663D5"/>
    <w:rsid w:val="00666D1D"/>
    <w:rsid w:val="00667010"/>
    <w:rsid w:val="00667188"/>
    <w:rsid w:val="00667434"/>
    <w:rsid w:val="0066746D"/>
    <w:rsid w:val="00667884"/>
    <w:rsid w:val="00667ADD"/>
    <w:rsid w:val="00670498"/>
    <w:rsid w:val="00670594"/>
    <w:rsid w:val="0067096B"/>
    <w:rsid w:val="00670A5A"/>
    <w:rsid w:val="00670F20"/>
    <w:rsid w:val="00671C1F"/>
    <w:rsid w:val="00671E1D"/>
    <w:rsid w:val="00671EB8"/>
    <w:rsid w:val="00672985"/>
    <w:rsid w:val="00672BF9"/>
    <w:rsid w:val="006738C3"/>
    <w:rsid w:val="006740CB"/>
    <w:rsid w:val="00674233"/>
    <w:rsid w:val="00674C0D"/>
    <w:rsid w:val="00674CBE"/>
    <w:rsid w:val="006751A6"/>
    <w:rsid w:val="006752A6"/>
    <w:rsid w:val="00675462"/>
    <w:rsid w:val="0067563D"/>
    <w:rsid w:val="00675EB0"/>
    <w:rsid w:val="00675FB0"/>
    <w:rsid w:val="0067659A"/>
    <w:rsid w:val="00677149"/>
    <w:rsid w:val="00677531"/>
    <w:rsid w:val="006779F9"/>
    <w:rsid w:val="00677B11"/>
    <w:rsid w:val="00677CA8"/>
    <w:rsid w:val="00677D04"/>
    <w:rsid w:val="00677DD1"/>
    <w:rsid w:val="0068112C"/>
    <w:rsid w:val="00681593"/>
    <w:rsid w:val="006816A9"/>
    <w:rsid w:val="00681AC4"/>
    <w:rsid w:val="00681C17"/>
    <w:rsid w:val="00682182"/>
    <w:rsid w:val="00682C60"/>
    <w:rsid w:val="00682C84"/>
    <w:rsid w:val="006830AF"/>
    <w:rsid w:val="00683126"/>
    <w:rsid w:val="0068356F"/>
    <w:rsid w:val="00683937"/>
    <w:rsid w:val="00684052"/>
    <w:rsid w:val="00684106"/>
    <w:rsid w:val="0068423F"/>
    <w:rsid w:val="006849B9"/>
    <w:rsid w:val="006849CE"/>
    <w:rsid w:val="006850E9"/>
    <w:rsid w:val="006851E9"/>
    <w:rsid w:val="0068520E"/>
    <w:rsid w:val="00685721"/>
    <w:rsid w:val="00685D01"/>
    <w:rsid w:val="00686896"/>
    <w:rsid w:val="00687205"/>
    <w:rsid w:val="006877AA"/>
    <w:rsid w:val="006879AF"/>
    <w:rsid w:val="00690236"/>
    <w:rsid w:val="006903D9"/>
    <w:rsid w:val="006907A4"/>
    <w:rsid w:val="00690843"/>
    <w:rsid w:val="00690D9C"/>
    <w:rsid w:val="00690DF0"/>
    <w:rsid w:val="00691AFD"/>
    <w:rsid w:val="00692E01"/>
    <w:rsid w:val="006933B9"/>
    <w:rsid w:val="0069370B"/>
    <w:rsid w:val="00693718"/>
    <w:rsid w:val="0069376B"/>
    <w:rsid w:val="00693E57"/>
    <w:rsid w:val="00694511"/>
    <w:rsid w:val="00694755"/>
    <w:rsid w:val="00694D79"/>
    <w:rsid w:val="00694F57"/>
    <w:rsid w:val="00695056"/>
    <w:rsid w:val="00695237"/>
    <w:rsid w:val="0069530D"/>
    <w:rsid w:val="00695808"/>
    <w:rsid w:val="006962CD"/>
    <w:rsid w:val="006965CE"/>
    <w:rsid w:val="00696791"/>
    <w:rsid w:val="00696B2D"/>
    <w:rsid w:val="00696C9C"/>
    <w:rsid w:val="00696F36"/>
    <w:rsid w:val="00697B4B"/>
    <w:rsid w:val="006A0792"/>
    <w:rsid w:val="006A0E79"/>
    <w:rsid w:val="006A107C"/>
    <w:rsid w:val="006A1707"/>
    <w:rsid w:val="006A1F9C"/>
    <w:rsid w:val="006A2808"/>
    <w:rsid w:val="006A2819"/>
    <w:rsid w:val="006A29D3"/>
    <w:rsid w:val="006A2FE7"/>
    <w:rsid w:val="006A3A2E"/>
    <w:rsid w:val="006A477D"/>
    <w:rsid w:val="006A60CD"/>
    <w:rsid w:val="006A6868"/>
    <w:rsid w:val="006A6CAC"/>
    <w:rsid w:val="006A6D08"/>
    <w:rsid w:val="006A7128"/>
    <w:rsid w:val="006A788D"/>
    <w:rsid w:val="006B1193"/>
    <w:rsid w:val="006B1456"/>
    <w:rsid w:val="006B25D8"/>
    <w:rsid w:val="006B2814"/>
    <w:rsid w:val="006B2C94"/>
    <w:rsid w:val="006B30C2"/>
    <w:rsid w:val="006B31EC"/>
    <w:rsid w:val="006B4120"/>
    <w:rsid w:val="006B46FB"/>
    <w:rsid w:val="006B47B9"/>
    <w:rsid w:val="006B487C"/>
    <w:rsid w:val="006B48A9"/>
    <w:rsid w:val="006B5649"/>
    <w:rsid w:val="006B5703"/>
    <w:rsid w:val="006B590C"/>
    <w:rsid w:val="006B6499"/>
    <w:rsid w:val="006B6B0E"/>
    <w:rsid w:val="006B6C9E"/>
    <w:rsid w:val="006B789E"/>
    <w:rsid w:val="006B7A2F"/>
    <w:rsid w:val="006B7EDB"/>
    <w:rsid w:val="006C009A"/>
    <w:rsid w:val="006C0D06"/>
    <w:rsid w:val="006C0EB4"/>
    <w:rsid w:val="006C11BB"/>
    <w:rsid w:val="006C15E6"/>
    <w:rsid w:val="006C16B9"/>
    <w:rsid w:val="006C1825"/>
    <w:rsid w:val="006C2272"/>
    <w:rsid w:val="006C24AF"/>
    <w:rsid w:val="006C25E8"/>
    <w:rsid w:val="006C2B34"/>
    <w:rsid w:val="006C3742"/>
    <w:rsid w:val="006C3854"/>
    <w:rsid w:val="006C3955"/>
    <w:rsid w:val="006C403B"/>
    <w:rsid w:val="006C43EB"/>
    <w:rsid w:val="006C47E7"/>
    <w:rsid w:val="006C5769"/>
    <w:rsid w:val="006C60F5"/>
    <w:rsid w:val="006C6E74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29B"/>
    <w:rsid w:val="006D3A6D"/>
    <w:rsid w:val="006D3EBB"/>
    <w:rsid w:val="006D4516"/>
    <w:rsid w:val="006D47B7"/>
    <w:rsid w:val="006D4811"/>
    <w:rsid w:val="006D5730"/>
    <w:rsid w:val="006D5794"/>
    <w:rsid w:val="006D5DC7"/>
    <w:rsid w:val="006D633E"/>
    <w:rsid w:val="006D6BE3"/>
    <w:rsid w:val="006D70D0"/>
    <w:rsid w:val="006D72DB"/>
    <w:rsid w:val="006D7A12"/>
    <w:rsid w:val="006D7B15"/>
    <w:rsid w:val="006E0C2C"/>
    <w:rsid w:val="006E0F73"/>
    <w:rsid w:val="006E117B"/>
    <w:rsid w:val="006E1564"/>
    <w:rsid w:val="006E15B3"/>
    <w:rsid w:val="006E17FB"/>
    <w:rsid w:val="006E1F56"/>
    <w:rsid w:val="006E21DD"/>
    <w:rsid w:val="006E21FB"/>
    <w:rsid w:val="006E2764"/>
    <w:rsid w:val="006E27AD"/>
    <w:rsid w:val="006E39ED"/>
    <w:rsid w:val="006E3F87"/>
    <w:rsid w:val="006E4B0B"/>
    <w:rsid w:val="006E5328"/>
    <w:rsid w:val="006E599A"/>
    <w:rsid w:val="006E5D48"/>
    <w:rsid w:val="006E64C3"/>
    <w:rsid w:val="006E65E2"/>
    <w:rsid w:val="006E70F8"/>
    <w:rsid w:val="006E73C4"/>
    <w:rsid w:val="006E7551"/>
    <w:rsid w:val="006E78AB"/>
    <w:rsid w:val="006E7AF4"/>
    <w:rsid w:val="006E7B71"/>
    <w:rsid w:val="006E7F3B"/>
    <w:rsid w:val="006F07DF"/>
    <w:rsid w:val="006F092E"/>
    <w:rsid w:val="006F1021"/>
    <w:rsid w:val="006F1726"/>
    <w:rsid w:val="006F173E"/>
    <w:rsid w:val="006F2275"/>
    <w:rsid w:val="006F2BB1"/>
    <w:rsid w:val="006F2D7A"/>
    <w:rsid w:val="006F300C"/>
    <w:rsid w:val="006F36A9"/>
    <w:rsid w:val="006F404E"/>
    <w:rsid w:val="006F45E9"/>
    <w:rsid w:val="006F5A6F"/>
    <w:rsid w:val="006F5BB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89C"/>
    <w:rsid w:val="00700D2B"/>
    <w:rsid w:val="00701A1B"/>
    <w:rsid w:val="00701C5B"/>
    <w:rsid w:val="007024E5"/>
    <w:rsid w:val="007028F2"/>
    <w:rsid w:val="00703659"/>
    <w:rsid w:val="00703E0A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6E4C"/>
    <w:rsid w:val="00707772"/>
    <w:rsid w:val="00710413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46E5"/>
    <w:rsid w:val="00714C83"/>
    <w:rsid w:val="00715122"/>
    <w:rsid w:val="00715F3C"/>
    <w:rsid w:val="00715F69"/>
    <w:rsid w:val="007165A0"/>
    <w:rsid w:val="0071673F"/>
    <w:rsid w:val="0071736B"/>
    <w:rsid w:val="0071768C"/>
    <w:rsid w:val="00717A21"/>
    <w:rsid w:val="00717BBE"/>
    <w:rsid w:val="00717E68"/>
    <w:rsid w:val="00720190"/>
    <w:rsid w:val="00720B33"/>
    <w:rsid w:val="00720F61"/>
    <w:rsid w:val="00720F7F"/>
    <w:rsid w:val="00721B8F"/>
    <w:rsid w:val="00721BBA"/>
    <w:rsid w:val="00721DCD"/>
    <w:rsid w:val="00721E90"/>
    <w:rsid w:val="00721F6F"/>
    <w:rsid w:val="00721FFE"/>
    <w:rsid w:val="00722998"/>
    <w:rsid w:val="007230E3"/>
    <w:rsid w:val="00723E83"/>
    <w:rsid w:val="00724112"/>
    <w:rsid w:val="00724636"/>
    <w:rsid w:val="007250A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67E"/>
    <w:rsid w:val="007319D5"/>
    <w:rsid w:val="007328CD"/>
    <w:rsid w:val="00732A6F"/>
    <w:rsid w:val="007331C7"/>
    <w:rsid w:val="00733BB9"/>
    <w:rsid w:val="00734345"/>
    <w:rsid w:val="007346FD"/>
    <w:rsid w:val="0073524A"/>
    <w:rsid w:val="007352E0"/>
    <w:rsid w:val="00735465"/>
    <w:rsid w:val="00735B72"/>
    <w:rsid w:val="007360EF"/>
    <w:rsid w:val="007362B9"/>
    <w:rsid w:val="007365DD"/>
    <w:rsid w:val="00736711"/>
    <w:rsid w:val="007369FB"/>
    <w:rsid w:val="00736BFF"/>
    <w:rsid w:val="0073712B"/>
    <w:rsid w:val="00737B3E"/>
    <w:rsid w:val="00737D6B"/>
    <w:rsid w:val="00737E04"/>
    <w:rsid w:val="00740F00"/>
    <w:rsid w:val="00740F5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C40"/>
    <w:rsid w:val="00743D4A"/>
    <w:rsid w:val="00743ED8"/>
    <w:rsid w:val="0074467A"/>
    <w:rsid w:val="00744952"/>
    <w:rsid w:val="007453D2"/>
    <w:rsid w:val="00745545"/>
    <w:rsid w:val="00745F3E"/>
    <w:rsid w:val="00746E42"/>
    <w:rsid w:val="00746FD4"/>
    <w:rsid w:val="00747830"/>
    <w:rsid w:val="00747DC7"/>
    <w:rsid w:val="00747ECF"/>
    <w:rsid w:val="007502FA"/>
    <w:rsid w:val="00750AF1"/>
    <w:rsid w:val="00751610"/>
    <w:rsid w:val="0075180D"/>
    <w:rsid w:val="00751CE2"/>
    <w:rsid w:val="00751D9D"/>
    <w:rsid w:val="00751F2B"/>
    <w:rsid w:val="00752558"/>
    <w:rsid w:val="00752689"/>
    <w:rsid w:val="007526B0"/>
    <w:rsid w:val="00752A2F"/>
    <w:rsid w:val="00753659"/>
    <w:rsid w:val="00753B84"/>
    <w:rsid w:val="00753E1E"/>
    <w:rsid w:val="007547E0"/>
    <w:rsid w:val="00755C0C"/>
    <w:rsid w:val="007564CB"/>
    <w:rsid w:val="00756784"/>
    <w:rsid w:val="00756DB9"/>
    <w:rsid w:val="00756E44"/>
    <w:rsid w:val="007572A0"/>
    <w:rsid w:val="00757A17"/>
    <w:rsid w:val="00757D61"/>
    <w:rsid w:val="0076004E"/>
    <w:rsid w:val="007607A4"/>
    <w:rsid w:val="00761AC6"/>
    <w:rsid w:val="00761BB0"/>
    <w:rsid w:val="00762094"/>
    <w:rsid w:val="0076212B"/>
    <w:rsid w:val="00762297"/>
    <w:rsid w:val="00762CE5"/>
    <w:rsid w:val="00762F8D"/>
    <w:rsid w:val="0076334F"/>
    <w:rsid w:val="00763425"/>
    <w:rsid w:val="007634C8"/>
    <w:rsid w:val="007638DF"/>
    <w:rsid w:val="007639E1"/>
    <w:rsid w:val="00764266"/>
    <w:rsid w:val="007642C5"/>
    <w:rsid w:val="007642EE"/>
    <w:rsid w:val="00764365"/>
    <w:rsid w:val="00764659"/>
    <w:rsid w:val="007648DC"/>
    <w:rsid w:val="00765685"/>
    <w:rsid w:val="007658AE"/>
    <w:rsid w:val="0076591D"/>
    <w:rsid w:val="00765E55"/>
    <w:rsid w:val="007663BB"/>
    <w:rsid w:val="00766AB9"/>
    <w:rsid w:val="00766CB7"/>
    <w:rsid w:val="00766D74"/>
    <w:rsid w:val="00766D98"/>
    <w:rsid w:val="0076709A"/>
    <w:rsid w:val="007677A9"/>
    <w:rsid w:val="00767EE4"/>
    <w:rsid w:val="00770839"/>
    <w:rsid w:val="00770B2D"/>
    <w:rsid w:val="00770D5F"/>
    <w:rsid w:val="00770D7D"/>
    <w:rsid w:val="00770FED"/>
    <w:rsid w:val="0077174D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3AE"/>
    <w:rsid w:val="00773690"/>
    <w:rsid w:val="007736D7"/>
    <w:rsid w:val="00773948"/>
    <w:rsid w:val="00773B47"/>
    <w:rsid w:val="00773F2D"/>
    <w:rsid w:val="007744F1"/>
    <w:rsid w:val="007748CE"/>
    <w:rsid w:val="00774F2E"/>
    <w:rsid w:val="007753D2"/>
    <w:rsid w:val="00775BB6"/>
    <w:rsid w:val="00775DD6"/>
    <w:rsid w:val="00776328"/>
    <w:rsid w:val="007763EF"/>
    <w:rsid w:val="00776E5F"/>
    <w:rsid w:val="00780437"/>
    <w:rsid w:val="00780556"/>
    <w:rsid w:val="007817A5"/>
    <w:rsid w:val="007818FE"/>
    <w:rsid w:val="00781E59"/>
    <w:rsid w:val="00782036"/>
    <w:rsid w:val="00782254"/>
    <w:rsid w:val="00782450"/>
    <w:rsid w:val="0078251B"/>
    <w:rsid w:val="0078320C"/>
    <w:rsid w:val="00783DD5"/>
    <w:rsid w:val="00784537"/>
    <w:rsid w:val="00784AF5"/>
    <w:rsid w:val="007854DF"/>
    <w:rsid w:val="00785940"/>
    <w:rsid w:val="007859AD"/>
    <w:rsid w:val="00785CE1"/>
    <w:rsid w:val="00785FE5"/>
    <w:rsid w:val="007862C4"/>
    <w:rsid w:val="0078668A"/>
    <w:rsid w:val="00786DB6"/>
    <w:rsid w:val="007905D5"/>
    <w:rsid w:val="0079092B"/>
    <w:rsid w:val="00790AA4"/>
    <w:rsid w:val="0079121C"/>
    <w:rsid w:val="007917D2"/>
    <w:rsid w:val="007919B5"/>
    <w:rsid w:val="00791AC6"/>
    <w:rsid w:val="00791C6F"/>
    <w:rsid w:val="00792342"/>
    <w:rsid w:val="007925D3"/>
    <w:rsid w:val="00792870"/>
    <w:rsid w:val="00792C5F"/>
    <w:rsid w:val="00792FD5"/>
    <w:rsid w:val="00793201"/>
    <w:rsid w:val="00793369"/>
    <w:rsid w:val="00793450"/>
    <w:rsid w:val="00793690"/>
    <w:rsid w:val="00793B04"/>
    <w:rsid w:val="00793CFC"/>
    <w:rsid w:val="007941F6"/>
    <w:rsid w:val="00794583"/>
    <w:rsid w:val="007949AB"/>
    <w:rsid w:val="00794C9B"/>
    <w:rsid w:val="00796201"/>
    <w:rsid w:val="00796520"/>
    <w:rsid w:val="00796A89"/>
    <w:rsid w:val="00796D64"/>
    <w:rsid w:val="00796E91"/>
    <w:rsid w:val="0079751F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1D17"/>
    <w:rsid w:val="007A2404"/>
    <w:rsid w:val="007A27FB"/>
    <w:rsid w:val="007A28D4"/>
    <w:rsid w:val="007A2CE3"/>
    <w:rsid w:val="007A2F3E"/>
    <w:rsid w:val="007A2F5B"/>
    <w:rsid w:val="007A3211"/>
    <w:rsid w:val="007A35F9"/>
    <w:rsid w:val="007A38F3"/>
    <w:rsid w:val="007A442B"/>
    <w:rsid w:val="007A458A"/>
    <w:rsid w:val="007A473D"/>
    <w:rsid w:val="007A4A08"/>
    <w:rsid w:val="007A4B0F"/>
    <w:rsid w:val="007A52A9"/>
    <w:rsid w:val="007A5ADC"/>
    <w:rsid w:val="007A5D70"/>
    <w:rsid w:val="007A68CB"/>
    <w:rsid w:val="007A6960"/>
    <w:rsid w:val="007A72BE"/>
    <w:rsid w:val="007A750D"/>
    <w:rsid w:val="007A7511"/>
    <w:rsid w:val="007B08FF"/>
    <w:rsid w:val="007B0F89"/>
    <w:rsid w:val="007B101C"/>
    <w:rsid w:val="007B139E"/>
    <w:rsid w:val="007B1C9D"/>
    <w:rsid w:val="007B2109"/>
    <w:rsid w:val="007B2612"/>
    <w:rsid w:val="007B292C"/>
    <w:rsid w:val="007B2AE3"/>
    <w:rsid w:val="007B2B4E"/>
    <w:rsid w:val="007B2D64"/>
    <w:rsid w:val="007B2F0F"/>
    <w:rsid w:val="007B31A8"/>
    <w:rsid w:val="007B365C"/>
    <w:rsid w:val="007B39C8"/>
    <w:rsid w:val="007B3C68"/>
    <w:rsid w:val="007B40A2"/>
    <w:rsid w:val="007B4164"/>
    <w:rsid w:val="007B4CA1"/>
    <w:rsid w:val="007B4E92"/>
    <w:rsid w:val="007B512A"/>
    <w:rsid w:val="007B540F"/>
    <w:rsid w:val="007B583D"/>
    <w:rsid w:val="007B5CB6"/>
    <w:rsid w:val="007B5D1D"/>
    <w:rsid w:val="007B633F"/>
    <w:rsid w:val="007B6897"/>
    <w:rsid w:val="007B6A7D"/>
    <w:rsid w:val="007B746B"/>
    <w:rsid w:val="007B7655"/>
    <w:rsid w:val="007B7773"/>
    <w:rsid w:val="007B7D0B"/>
    <w:rsid w:val="007B7E42"/>
    <w:rsid w:val="007B7EA1"/>
    <w:rsid w:val="007B7F40"/>
    <w:rsid w:val="007B7FC5"/>
    <w:rsid w:val="007C095F"/>
    <w:rsid w:val="007C0CEF"/>
    <w:rsid w:val="007C1584"/>
    <w:rsid w:val="007C19CC"/>
    <w:rsid w:val="007C2097"/>
    <w:rsid w:val="007C2536"/>
    <w:rsid w:val="007C2E9A"/>
    <w:rsid w:val="007C2ECC"/>
    <w:rsid w:val="007C2FED"/>
    <w:rsid w:val="007C35F2"/>
    <w:rsid w:val="007C5039"/>
    <w:rsid w:val="007C56E7"/>
    <w:rsid w:val="007C5705"/>
    <w:rsid w:val="007C5732"/>
    <w:rsid w:val="007C658B"/>
    <w:rsid w:val="007C6A33"/>
    <w:rsid w:val="007C6E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3A6"/>
    <w:rsid w:val="007D1570"/>
    <w:rsid w:val="007D2DCD"/>
    <w:rsid w:val="007D33A4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A44"/>
    <w:rsid w:val="007E0D96"/>
    <w:rsid w:val="007E0F50"/>
    <w:rsid w:val="007E11C3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D7"/>
    <w:rsid w:val="007E3F5D"/>
    <w:rsid w:val="007E5686"/>
    <w:rsid w:val="007E58AE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3FA2"/>
    <w:rsid w:val="007F4677"/>
    <w:rsid w:val="007F4A6D"/>
    <w:rsid w:val="007F4A9D"/>
    <w:rsid w:val="007F4C03"/>
    <w:rsid w:val="007F5DA6"/>
    <w:rsid w:val="007F6513"/>
    <w:rsid w:val="007F6BD2"/>
    <w:rsid w:val="007F7200"/>
    <w:rsid w:val="007F751A"/>
    <w:rsid w:val="007F7C4C"/>
    <w:rsid w:val="007F7C71"/>
    <w:rsid w:val="00800470"/>
    <w:rsid w:val="00800C5B"/>
    <w:rsid w:val="00801220"/>
    <w:rsid w:val="00801717"/>
    <w:rsid w:val="0080296D"/>
    <w:rsid w:val="008036C0"/>
    <w:rsid w:val="00803783"/>
    <w:rsid w:val="00803B48"/>
    <w:rsid w:val="00804009"/>
    <w:rsid w:val="00804826"/>
    <w:rsid w:val="00804F83"/>
    <w:rsid w:val="00805214"/>
    <w:rsid w:val="0080563B"/>
    <w:rsid w:val="0080593B"/>
    <w:rsid w:val="00805EB0"/>
    <w:rsid w:val="00806082"/>
    <w:rsid w:val="008066FB"/>
    <w:rsid w:val="0081006D"/>
    <w:rsid w:val="00810165"/>
    <w:rsid w:val="00810476"/>
    <w:rsid w:val="008105BD"/>
    <w:rsid w:val="008106FE"/>
    <w:rsid w:val="0081087B"/>
    <w:rsid w:val="00810959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358"/>
    <w:rsid w:val="008136B4"/>
    <w:rsid w:val="00813854"/>
    <w:rsid w:val="00814367"/>
    <w:rsid w:val="00814B1D"/>
    <w:rsid w:val="00814B85"/>
    <w:rsid w:val="008150D9"/>
    <w:rsid w:val="008153BC"/>
    <w:rsid w:val="008153E9"/>
    <w:rsid w:val="00815F58"/>
    <w:rsid w:val="00816E54"/>
    <w:rsid w:val="008173B0"/>
    <w:rsid w:val="00817984"/>
    <w:rsid w:val="00820094"/>
    <w:rsid w:val="00820A79"/>
    <w:rsid w:val="008210B9"/>
    <w:rsid w:val="008217FE"/>
    <w:rsid w:val="0082193C"/>
    <w:rsid w:val="00821C93"/>
    <w:rsid w:val="008225B3"/>
    <w:rsid w:val="00822602"/>
    <w:rsid w:val="00822B45"/>
    <w:rsid w:val="00822ECA"/>
    <w:rsid w:val="008230F7"/>
    <w:rsid w:val="008231B8"/>
    <w:rsid w:val="00823EC0"/>
    <w:rsid w:val="0082443E"/>
    <w:rsid w:val="00824579"/>
    <w:rsid w:val="00824EE9"/>
    <w:rsid w:val="008257C6"/>
    <w:rsid w:val="008269E1"/>
    <w:rsid w:val="00826B57"/>
    <w:rsid w:val="00826BD9"/>
    <w:rsid w:val="00827740"/>
    <w:rsid w:val="008279FA"/>
    <w:rsid w:val="00827B16"/>
    <w:rsid w:val="00830210"/>
    <w:rsid w:val="0083046E"/>
    <w:rsid w:val="00830614"/>
    <w:rsid w:val="008306B4"/>
    <w:rsid w:val="00830771"/>
    <w:rsid w:val="00830921"/>
    <w:rsid w:val="0083133A"/>
    <w:rsid w:val="008316BF"/>
    <w:rsid w:val="00831D41"/>
    <w:rsid w:val="00832512"/>
    <w:rsid w:val="00833C77"/>
    <w:rsid w:val="008342DD"/>
    <w:rsid w:val="008342E4"/>
    <w:rsid w:val="0083492C"/>
    <w:rsid w:val="00834BED"/>
    <w:rsid w:val="008352DB"/>
    <w:rsid w:val="00835665"/>
    <w:rsid w:val="00835E66"/>
    <w:rsid w:val="008368DF"/>
    <w:rsid w:val="00836B28"/>
    <w:rsid w:val="008376AE"/>
    <w:rsid w:val="00837748"/>
    <w:rsid w:val="00837BBE"/>
    <w:rsid w:val="0084087A"/>
    <w:rsid w:val="00840DDE"/>
    <w:rsid w:val="008411FB"/>
    <w:rsid w:val="00841859"/>
    <w:rsid w:val="00841913"/>
    <w:rsid w:val="008419BD"/>
    <w:rsid w:val="00841F75"/>
    <w:rsid w:val="00842F7C"/>
    <w:rsid w:val="008430C1"/>
    <w:rsid w:val="008438AD"/>
    <w:rsid w:val="00843928"/>
    <w:rsid w:val="0084394C"/>
    <w:rsid w:val="00843A07"/>
    <w:rsid w:val="00843B34"/>
    <w:rsid w:val="00843C17"/>
    <w:rsid w:val="00843D91"/>
    <w:rsid w:val="00843EC6"/>
    <w:rsid w:val="008440C5"/>
    <w:rsid w:val="008441D4"/>
    <w:rsid w:val="008446B5"/>
    <w:rsid w:val="0084475A"/>
    <w:rsid w:val="00844BA6"/>
    <w:rsid w:val="00845D6D"/>
    <w:rsid w:val="0084630D"/>
    <w:rsid w:val="0084636A"/>
    <w:rsid w:val="00846648"/>
    <w:rsid w:val="008467E1"/>
    <w:rsid w:val="00846B44"/>
    <w:rsid w:val="0084737B"/>
    <w:rsid w:val="00847637"/>
    <w:rsid w:val="008476AB"/>
    <w:rsid w:val="0085074D"/>
    <w:rsid w:val="00850857"/>
    <w:rsid w:val="008515B8"/>
    <w:rsid w:val="00851657"/>
    <w:rsid w:val="00851EBE"/>
    <w:rsid w:val="0085202D"/>
    <w:rsid w:val="0085263D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5FE"/>
    <w:rsid w:val="008547BB"/>
    <w:rsid w:val="00854EAA"/>
    <w:rsid w:val="00855010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03A"/>
    <w:rsid w:val="008626E7"/>
    <w:rsid w:val="008629CE"/>
    <w:rsid w:val="00862D95"/>
    <w:rsid w:val="00862F3D"/>
    <w:rsid w:val="00862FBF"/>
    <w:rsid w:val="008636E6"/>
    <w:rsid w:val="008639A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6F1"/>
    <w:rsid w:val="0086789B"/>
    <w:rsid w:val="0087021B"/>
    <w:rsid w:val="0087076B"/>
    <w:rsid w:val="008709BE"/>
    <w:rsid w:val="00870C02"/>
    <w:rsid w:val="00870EE7"/>
    <w:rsid w:val="008717DD"/>
    <w:rsid w:val="00871B22"/>
    <w:rsid w:val="008721C0"/>
    <w:rsid w:val="00872AC9"/>
    <w:rsid w:val="00872CED"/>
    <w:rsid w:val="00872D31"/>
    <w:rsid w:val="0087365F"/>
    <w:rsid w:val="008736B6"/>
    <w:rsid w:val="008736F6"/>
    <w:rsid w:val="008741D6"/>
    <w:rsid w:val="0087433F"/>
    <w:rsid w:val="0087441F"/>
    <w:rsid w:val="00874842"/>
    <w:rsid w:val="008751B7"/>
    <w:rsid w:val="00875C73"/>
    <w:rsid w:val="008761AD"/>
    <w:rsid w:val="00876A17"/>
    <w:rsid w:val="00876A7F"/>
    <w:rsid w:val="00876B28"/>
    <w:rsid w:val="008777DB"/>
    <w:rsid w:val="00880158"/>
    <w:rsid w:val="00880267"/>
    <w:rsid w:val="0088211D"/>
    <w:rsid w:val="0088286B"/>
    <w:rsid w:val="008828BE"/>
    <w:rsid w:val="00882CB0"/>
    <w:rsid w:val="008832D6"/>
    <w:rsid w:val="008833A7"/>
    <w:rsid w:val="00883843"/>
    <w:rsid w:val="0088392B"/>
    <w:rsid w:val="00883DD1"/>
    <w:rsid w:val="008847B2"/>
    <w:rsid w:val="00884967"/>
    <w:rsid w:val="008849EE"/>
    <w:rsid w:val="00884CD6"/>
    <w:rsid w:val="00884F36"/>
    <w:rsid w:val="008853DC"/>
    <w:rsid w:val="00885889"/>
    <w:rsid w:val="00885CA5"/>
    <w:rsid w:val="00886216"/>
    <w:rsid w:val="0088696D"/>
    <w:rsid w:val="00886A6A"/>
    <w:rsid w:val="00886B12"/>
    <w:rsid w:val="00886FAD"/>
    <w:rsid w:val="0088728E"/>
    <w:rsid w:val="008877EA"/>
    <w:rsid w:val="00887858"/>
    <w:rsid w:val="00887AB7"/>
    <w:rsid w:val="00887D93"/>
    <w:rsid w:val="008901F3"/>
    <w:rsid w:val="008903CD"/>
    <w:rsid w:val="00890D1B"/>
    <w:rsid w:val="00891363"/>
    <w:rsid w:val="00891C87"/>
    <w:rsid w:val="00892641"/>
    <w:rsid w:val="00892985"/>
    <w:rsid w:val="00892F26"/>
    <w:rsid w:val="00892FBD"/>
    <w:rsid w:val="008939D1"/>
    <w:rsid w:val="00893A53"/>
    <w:rsid w:val="00893C45"/>
    <w:rsid w:val="00894795"/>
    <w:rsid w:val="00894B9D"/>
    <w:rsid w:val="00894C4E"/>
    <w:rsid w:val="00894E91"/>
    <w:rsid w:val="0089560E"/>
    <w:rsid w:val="00895E93"/>
    <w:rsid w:val="0089641E"/>
    <w:rsid w:val="00896514"/>
    <w:rsid w:val="008965C7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948"/>
    <w:rsid w:val="008A1B2C"/>
    <w:rsid w:val="008A1CF1"/>
    <w:rsid w:val="008A2106"/>
    <w:rsid w:val="008A2A3F"/>
    <w:rsid w:val="008A2C02"/>
    <w:rsid w:val="008A2E55"/>
    <w:rsid w:val="008A31FD"/>
    <w:rsid w:val="008A36E3"/>
    <w:rsid w:val="008A38AE"/>
    <w:rsid w:val="008A3922"/>
    <w:rsid w:val="008A39BA"/>
    <w:rsid w:val="008A4488"/>
    <w:rsid w:val="008A4AF8"/>
    <w:rsid w:val="008A4F0C"/>
    <w:rsid w:val="008A5168"/>
    <w:rsid w:val="008A568F"/>
    <w:rsid w:val="008A5A71"/>
    <w:rsid w:val="008A5C6D"/>
    <w:rsid w:val="008A5EC4"/>
    <w:rsid w:val="008A619C"/>
    <w:rsid w:val="008A6579"/>
    <w:rsid w:val="008A66C8"/>
    <w:rsid w:val="008A66CB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3EB"/>
    <w:rsid w:val="008B3434"/>
    <w:rsid w:val="008B3700"/>
    <w:rsid w:val="008B382E"/>
    <w:rsid w:val="008B38CC"/>
    <w:rsid w:val="008B3901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07D3"/>
    <w:rsid w:val="008C0DCF"/>
    <w:rsid w:val="008C1254"/>
    <w:rsid w:val="008C16CE"/>
    <w:rsid w:val="008C1979"/>
    <w:rsid w:val="008C1A5B"/>
    <w:rsid w:val="008C208F"/>
    <w:rsid w:val="008C3619"/>
    <w:rsid w:val="008C3943"/>
    <w:rsid w:val="008C3AF1"/>
    <w:rsid w:val="008C3C34"/>
    <w:rsid w:val="008C3F68"/>
    <w:rsid w:val="008C4545"/>
    <w:rsid w:val="008C495C"/>
    <w:rsid w:val="008C49FA"/>
    <w:rsid w:val="008C4C7A"/>
    <w:rsid w:val="008C4F28"/>
    <w:rsid w:val="008C543F"/>
    <w:rsid w:val="008C5765"/>
    <w:rsid w:val="008C5E9C"/>
    <w:rsid w:val="008C6AC0"/>
    <w:rsid w:val="008C6EF4"/>
    <w:rsid w:val="008C7572"/>
    <w:rsid w:val="008C762E"/>
    <w:rsid w:val="008C7968"/>
    <w:rsid w:val="008C7CF3"/>
    <w:rsid w:val="008D0740"/>
    <w:rsid w:val="008D0B9C"/>
    <w:rsid w:val="008D0F70"/>
    <w:rsid w:val="008D16A2"/>
    <w:rsid w:val="008D1BE1"/>
    <w:rsid w:val="008D1F1F"/>
    <w:rsid w:val="008D2EC5"/>
    <w:rsid w:val="008D2FDE"/>
    <w:rsid w:val="008D343B"/>
    <w:rsid w:val="008D344C"/>
    <w:rsid w:val="008D3BDC"/>
    <w:rsid w:val="008D3C52"/>
    <w:rsid w:val="008D3F6D"/>
    <w:rsid w:val="008D4600"/>
    <w:rsid w:val="008D4AF7"/>
    <w:rsid w:val="008D5068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2DA3"/>
    <w:rsid w:val="008E393C"/>
    <w:rsid w:val="008E3958"/>
    <w:rsid w:val="008E399B"/>
    <w:rsid w:val="008E3C70"/>
    <w:rsid w:val="008E3F84"/>
    <w:rsid w:val="008E4068"/>
    <w:rsid w:val="008E4256"/>
    <w:rsid w:val="008E5147"/>
    <w:rsid w:val="008E5199"/>
    <w:rsid w:val="008E5408"/>
    <w:rsid w:val="008E565C"/>
    <w:rsid w:val="008E5C27"/>
    <w:rsid w:val="008E5CEE"/>
    <w:rsid w:val="008E6297"/>
    <w:rsid w:val="008E62BA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562"/>
    <w:rsid w:val="008F0D52"/>
    <w:rsid w:val="008F160F"/>
    <w:rsid w:val="008F189B"/>
    <w:rsid w:val="008F1A00"/>
    <w:rsid w:val="008F1BA0"/>
    <w:rsid w:val="008F2697"/>
    <w:rsid w:val="008F280B"/>
    <w:rsid w:val="008F2AEB"/>
    <w:rsid w:val="008F2B7C"/>
    <w:rsid w:val="008F2C14"/>
    <w:rsid w:val="008F34F8"/>
    <w:rsid w:val="008F3604"/>
    <w:rsid w:val="008F3B58"/>
    <w:rsid w:val="008F4C3E"/>
    <w:rsid w:val="008F549F"/>
    <w:rsid w:val="008F5BE6"/>
    <w:rsid w:val="008F5C75"/>
    <w:rsid w:val="008F62CF"/>
    <w:rsid w:val="008F686C"/>
    <w:rsid w:val="008F6F75"/>
    <w:rsid w:val="008F791D"/>
    <w:rsid w:val="008F7FEA"/>
    <w:rsid w:val="009001C6"/>
    <w:rsid w:val="009013A5"/>
    <w:rsid w:val="00901E8E"/>
    <w:rsid w:val="00902460"/>
    <w:rsid w:val="00902645"/>
    <w:rsid w:val="009026A4"/>
    <w:rsid w:val="00902F8C"/>
    <w:rsid w:val="00903598"/>
    <w:rsid w:val="00903682"/>
    <w:rsid w:val="00903835"/>
    <w:rsid w:val="00903B46"/>
    <w:rsid w:val="00903D7A"/>
    <w:rsid w:val="0090407A"/>
    <w:rsid w:val="0090485B"/>
    <w:rsid w:val="00904E93"/>
    <w:rsid w:val="0090501B"/>
    <w:rsid w:val="0090527B"/>
    <w:rsid w:val="00905803"/>
    <w:rsid w:val="009058E6"/>
    <w:rsid w:val="00906F20"/>
    <w:rsid w:val="009078C7"/>
    <w:rsid w:val="00907BFD"/>
    <w:rsid w:val="009105A8"/>
    <w:rsid w:val="00910935"/>
    <w:rsid w:val="009114E1"/>
    <w:rsid w:val="00912803"/>
    <w:rsid w:val="0091390D"/>
    <w:rsid w:val="009146DB"/>
    <w:rsid w:val="009159AB"/>
    <w:rsid w:val="00915B8D"/>
    <w:rsid w:val="00915F9C"/>
    <w:rsid w:val="009161D4"/>
    <w:rsid w:val="00916557"/>
    <w:rsid w:val="00916583"/>
    <w:rsid w:val="009168D1"/>
    <w:rsid w:val="00916C1D"/>
    <w:rsid w:val="00916F7F"/>
    <w:rsid w:val="0091704B"/>
    <w:rsid w:val="009176E4"/>
    <w:rsid w:val="009178BD"/>
    <w:rsid w:val="009200CF"/>
    <w:rsid w:val="00921726"/>
    <w:rsid w:val="009217CB"/>
    <w:rsid w:val="00921B65"/>
    <w:rsid w:val="0092240E"/>
    <w:rsid w:val="009227B9"/>
    <w:rsid w:val="00922DD2"/>
    <w:rsid w:val="00922DE3"/>
    <w:rsid w:val="0092312E"/>
    <w:rsid w:val="0092317E"/>
    <w:rsid w:val="009233C5"/>
    <w:rsid w:val="0092388C"/>
    <w:rsid w:val="00923AEF"/>
    <w:rsid w:val="0092453D"/>
    <w:rsid w:val="009245AB"/>
    <w:rsid w:val="00924665"/>
    <w:rsid w:val="009246FF"/>
    <w:rsid w:val="009249FB"/>
    <w:rsid w:val="00924BC8"/>
    <w:rsid w:val="0092512A"/>
    <w:rsid w:val="0092584A"/>
    <w:rsid w:val="00925FC5"/>
    <w:rsid w:val="00926046"/>
    <w:rsid w:val="00927534"/>
    <w:rsid w:val="00927D2A"/>
    <w:rsid w:val="00932276"/>
    <w:rsid w:val="009323C0"/>
    <w:rsid w:val="009323D1"/>
    <w:rsid w:val="00932758"/>
    <w:rsid w:val="0093290D"/>
    <w:rsid w:val="00933211"/>
    <w:rsid w:val="00933716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E04"/>
    <w:rsid w:val="00935F80"/>
    <w:rsid w:val="00936221"/>
    <w:rsid w:val="00936C6E"/>
    <w:rsid w:val="00937124"/>
    <w:rsid w:val="0093736D"/>
    <w:rsid w:val="00940C82"/>
    <w:rsid w:val="00940EA4"/>
    <w:rsid w:val="00941854"/>
    <w:rsid w:val="009418EE"/>
    <w:rsid w:val="00941C8B"/>
    <w:rsid w:val="00942D4F"/>
    <w:rsid w:val="009430FF"/>
    <w:rsid w:val="0094341E"/>
    <w:rsid w:val="009435AF"/>
    <w:rsid w:val="00943D11"/>
    <w:rsid w:val="00943F8B"/>
    <w:rsid w:val="00944486"/>
    <w:rsid w:val="00944865"/>
    <w:rsid w:val="00944CC5"/>
    <w:rsid w:val="009454E0"/>
    <w:rsid w:val="00945589"/>
    <w:rsid w:val="00945761"/>
    <w:rsid w:val="00945BED"/>
    <w:rsid w:val="00945CE5"/>
    <w:rsid w:val="009460DD"/>
    <w:rsid w:val="00946149"/>
    <w:rsid w:val="00946EC8"/>
    <w:rsid w:val="00946F8A"/>
    <w:rsid w:val="009479F0"/>
    <w:rsid w:val="00947BBD"/>
    <w:rsid w:val="0095015C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2B9C"/>
    <w:rsid w:val="00953351"/>
    <w:rsid w:val="0095390B"/>
    <w:rsid w:val="009554CF"/>
    <w:rsid w:val="00955501"/>
    <w:rsid w:val="00955673"/>
    <w:rsid w:val="00955925"/>
    <w:rsid w:val="00955E21"/>
    <w:rsid w:val="009560BE"/>
    <w:rsid w:val="00956165"/>
    <w:rsid w:val="009563F3"/>
    <w:rsid w:val="009564D6"/>
    <w:rsid w:val="009566BB"/>
    <w:rsid w:val="0095721F"/>
    <w:rsid w:val="00960073"/>
    <w:rsid w:val="00960122"/>
    <w:rsid w:val="009601B2"/>
    <w:rsid w:val="00960590"/>
    <w:rsid w:val="00960608"/>
    <w:rsid w:val="00960618"/>
    <w:rsid w:val="00960988"/>
    <w:rsid w:val="009609FA"/>
    <w:rsid w:val="00960F40"/>
    <w:rsid w:val="00961660"/>
    <w:rsid w:val="0096177D"/>
    <w:rsid w:val="009629CA"/>
    <w:rsid w:val="00962E3B"/>
    <w:rsid w:val="00963904"/>
    <w:rsid w:val="009647A4"/>
    <w:rsid w:val="00964A36"/>
    <w:rsid w:val="00965115"/>
    <w:rsid w:val="009656A4"/>
    <w:rsid w:val="009658ED"/>
    <w:rsid w:val="009662C6"/>
    <w:rsid w:val="009662E8"/>
    <w:rsid w:val="009662EB"/>
    <w:rsid w:val="0096632A"/>
    <w:rsid w:val="009667AF"/>
    <w:rsid w:val="00966A0A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3FDA"/>
    <w:rsid w:val="00974237"/>
    <w:rsid w:val="009752D4"/>
    <w:rsid w:val="00975468"/>
    <w:rsid w:val="00975BBB"/>
    <w:rsid w:val="009776EE"/>
    <w:rsid w:val="0097770B"/>
    <w:rsid w:val="009777CB"/>
    <w:rsid w:val="009777D9"/>
    <w:rsid w:val="00977CDB"/>
    <w:rsid w:val="00977FC0"/>
    <w:rsid w:val="009802AF"/>
    <w:rsid w:val="00980A80"/>
    <w:rsid w:val="009811CE"/>
    <w:rsid w:val="009812EA"/>
    <w:rsid w:val="0098188F"/>
    <w:rsid w:val="00982674"/>
    <w:rsid w:val="009828FE"/>
    <w:rsid w:val="00982BD6"/>
    <w:rsid w:val="009837FE"/>
    <w:rsid w:val="00983966"/>
    <w:rsid w:val="00984FD7"/>
    <w:rsid w:val="00985260"/>
    <w:rsid w:val="00986467"/>
    <w:rsid w:val="00986649"/>
    <w:rsid w:val="00986C14"/>
    <w:rsid w:val="00986E4A"/>
    <w:rsid w:val="0098706C"/>
    <w:rsid w:val="00990326"/>
    <w:rsid w:val="00990431"/>
    <w:rsid w:val="00990561"/>
    <w:rsid w:val="00990A74"/>
    <w:rsid w:val="00990C15"/>
    <w:rsid w:val="0099102F"/>
    <w:rsid w:val="009914B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4B6"/>
    <w:rsid w:val="00997593"/>
    <w:rsid w:val="009A04CC"/>
    <w:rsid w:val="009A0747"/>
    <w:rsid w:val="009A096D"/>
    <w:rsid w:val="009A0AFB"/>
    <w:rsid w:val="009A0D0D"/>
    <w:rsid w:val="009A1999"/>
    <w:rsid w:val="009A1D9C"/>
    <w:rsid w:val="009A276A"/>
    <w:rsid w:val="009A2DEB"/>
    <w:rsid w:val="009A3168"/>
    <w:rsid w:val="009A3564"/>
    <w:rsid w:val="009A3903"/>
    <w:rsid w:val="009A3949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0A48"/>
    <w:rsid w:val="009B1A5B"/>
    <w:rsid w:val="009B1AF2"/>
    <w:rsid w:val="009B2AC7"/>
    <w:rsid w:val="009B2C74"/>
    <w:rsid w:val="009B3524"/>
    <w:rsid w:val="009B4384"/>
    <w:rsid w:val="009B4A63"/>
    <w:rsid w:val="009B4CCF"/>
    <w:rsid w:val="009B4D23"/>
    <w:rsid w:val="009B5909"/>
    <w:rsid w:val="009B5C15"/>
    <w:rsid w:val="009B5C55"/>
    <w:rsid w:val="009B6468"/>
    <w:rsid w:val="009B662E"/>
    <w:rsid w:val="009B67CD"/>
    <w:rsid w:val="009B6CE8"/>
    <w:rsid w:val="009B7DB1"/>
    <w:rsid w:val="009C0357"/>
    <w:rsid w:val="009C0D95"/>
    <w:rsid w:val="009C159D"/>
    <w:rsid w:val="009C2345"/>
    <w:rsid w:val="009C2F2E"/>
    <w:rsid w:val="009C3156"/>
    <w:rsid w:val="009C385C"/>
    <w:rsid w:val="009C3E76"/>
    <w:rsid w:val="009C408C"/>
    <w:rsid w:val="009C5A15"/>
    <w:rsid w:val="009C6360"/>
    <w:rsid w:val="009C63FE"/>
    <w:rsid w:val="009C67F8"/>
    <w:rsid w:val="009C69CD"/>
    <w:rsid w:val="009C6CCD"/>
    <w:rsid w:val="009C6EC4"/>
    <w:rsid w:val="009C715D"/>
    <w:rsid w:val="009C7E54"/>
    <w:rsid w:val="009C7EA1"/>
    <w:rsid w:val="009D02C9"/>
    <w:rsid w:val="009D0A87"/>
    <w:rsid w:val="009D0FD2"/>
    <w:rsid w:val="009D14BB"/>
    <w:rsid w:val="009D15B9"/>
    <w:rsid w:val="009D2412"/>
    <w:rsid w:val="009D2E10"/>
    <w:rsid w:val="009D3196"/>
    <w:rsid w:val="009D38E2"/>
    <w:rsid w:val="009D41E9"/>
    <w:rsid w:val="009D4B37"/>
    <w:rsid w:val="009D4CCB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0D7A"/>
    <w:rsid w:val="009E1405"/>
    <w:rsid w:val="009E20D0"/>
    <w:rsid w:val="009E2674"/>
    <w:rsid w:val="009E26AE"/>
    <w:rsid w:val="009E2F09"/>
    <w:rsid w:val="009E3297"/>
    <w:rsid w:val="009E38C2"/>
    <w:rsid w:val="009E4082"/>
    <w:rsid w:val="009E42B8"/>
    <w:rsid w:val="009E444A"/>
    <w:rsid w:val="009E4CCE"/>
    <w:rsid w:val="009E509D"/>
    <w:rsid w:val="009E516D"/>
    <w:rsid w:val="009E51BC"/>
    <w:rsid w:val="009E6204"/>
    <w:rsid w:val="009E631B"/>
    <w:rsid w:val="009E654D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379E"/>
    <w:rsid w:val="009F413C"/>
    <w:rsid w:val="009F4388"/>
    <w:rsid w:val="009F4485"/>
    <w:rsid w:val="009F537A"/>
    <w:rsid w:val="009F5449"/>
    <w:rsid w:val="009F56C7"/>
    <w:rsid w:val="009F5C15"/>
    <w:rsid w:val="009F61C2"/>
    <w:rsid w:val="009F63AF"/>
    <w:rsid w:val="009F678F"/>
    <w:rsid w:val="009F6791"/>
    <w:rsid w:val="009F6EF2"/>
    <w:rsid w:val="009F734F"/>
    <w:rsid w:val="009F7356"/>
    <w:rsid w:val="009F7656"/>
    <w:rsid w:val="009F7784"/>
    <w:rsid w:val="00A00234"/>
    <w:rsid w:val="00A003A3"/>
    <w:rsid w:val="00A0095C"/>
    <w:rsid w:val="00A00F53"/>
    <w:rsid w:val="00A010CA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3A76"/>
    <w:rsid w:val="00A03E31"/>
    <w:rsid w:val="00A04AD5"/>
    <w:rsid w:val="00A04B0F"/>
    <w:rsid w:val="00A055AE"/>
    <w:rsid w:val="00A05873"/>
    <w:rsid w:val="00A059D2"/>
    <w:rsid w:val="00A05DE9"/>
    <w:rsid w:val="00A064D3"/>
    <w:rsid w:val="00A0669A"/>
    <w:rsid w:val="00A068A0"/>
    <w:rsid w:val="00A072DE"/>
    <w:rsid w:val="00A072FF"/>
    <w:rsid w:val="00A07328"/>
    <w:rsid w:val="00A073EF"/>
    <w:rsid w:val="00A0789F"/>
    <w:rsid w:val="00A07C3C"/>
    <w:rsid w:val="00A07CA2"/>
    <w:rsid w:val="00A10E7C"/>
    <w:rsid w:val="00A114FD"/>
    <w:rsid w:val="00A11545"/>
    <w:rsid w:val="00A11636"/>
    <w:rsid w:val="00A11A35"/>
    <w:rsid w:val="00A11BCD"/>
    <w:rsid w:val="00A1205C"/>
    <w:rsid w:val="00A12257"/>
    <w:rsid w:val="00A12C29"/>
    <w:rsid w:val="00A12D70"/>
    <w:rsid w:val="00A12F42"/>
    <w:rsid w:val="00A13060"/>
    <w:rsid w:val="00A136D2"/>
    <w:rsid w:val="00A144DC"/>
    <w:rsid w:val="00A1561E"/>
    <w:rsid w:val="00A15D3B"/>
    <w:rsid w:val="00A16D7D"/>
    <w:rsid w:val="00A17FF8"/>
    <w:rsid w:val="00A20374"/>
    <w:rsid w:val="00A207EA"/>
    <w:rsid w:val="00A20812"/>
    <w:rsid w:val="00A213E5"/>
    <w:rsid w:val="00A22337"/>
    <w:rsid w:val="00A224E8"/>
    <w:rsid w:val="00A22504"/>
    <w:rsid w:val="00A22999"/>
    <w:rsid w:val="00A22BCC"/>
    <w:rsid w:val="00A22F30"/>
    <w:rsid w:val="00A22F63"/>
    <w:rsid w:val="00A22FC8"/>
    <w:rsid w:val="00A23E0A"/>
    <w:rsid w:val="00A24032"/>
    <w:rsid w:val="00A24285"/>
    <w:rsid w:val="00A24553"/>
    <w:rsid w:val="00A246B6"/>
    <w:rsid w:val="00A24DBA"/>
    <w:rsid w:val="00A254B3"/>
    <w:rsid w:val="00A2589E"/>
    <w:rsid w:val="00A2590D"/>
    <w:rsid w:val="00A25FA3"/>
    <w:rsid w:val="00A26219"/>
    <w:rsid w:val="00A26280"/>
    <w:rsid w:val="00A2629E"/>
    <w:rsid w:val="00A2705F"/>
    <w:rsid w:val="00A27530"/>
    <w:rsid w:val="00A27CB4"/>
    <w:rsid w:val="00A30124"/>
    <w:rsid w:val="00A307B7"/>
    <w:rsid w:val="00A30A68"/>
    <w:rsid w:val="00A30A6B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38B5"/>
    <w:rsid w:val="00A3450C"/>
    <w:rsid w:val="00A34530"/>
    <w:rsid w:val="00A34599"/>
    <w:rsid w:val="00A3474E"/>
    <w:rsid w:val="00A35F56"/>
    <w:rsid w:val="00A36590"/>
    <w:rsid w:val="00A369F6"/>
    <w:rsid w:val="00A36AB0"/>
    <w:rsid w:val="00A36CB6"/>
    <w:rsid w:val="00A37194"/>
    <w:rsid w:val="00A3788C"/>
    <w:rsid w:val="00A37999"/>
    <w:rsid w:val="00A412D5"/>
    <w:rsid w:val="00A41B15"/>
    <w:rsid w:val="00A41F5E"/>
    <w:rsid w:val="00A420A6"/>
    <w:rsid w:val="00A42723"/>
    <w:rsid w:val="00A42D9F"/>
    <w:rsid w:val="00A4318C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47F4E"/>
    <w:rsid w:val="00A50196"/>
    <w:rsid w:val="00A50387"/>
    <w:rsid w:val="00A50B79"/>
    <w:rsid w:val="00A50ED6"/>
    <w:rsid w:val="00A50F50"/>
    <w:rsid w:val="00A517CE"/>
    <w:rsid w:val="00A51AB7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7C4"/>
    <w:rsid w:val="00A5590E"/>
    <w:rsid w:val="00A5601F"/>
    <w:rsid w:val="00A5605B"/>
    <w:rsid w:val="00A56088"/>
    <w:rsid w:val="00A56103"/>
    <w:rsid w:val="00A5649D"/>
    <w:rsid w:val="00A56D61"/>
    <w:rsid w:val="00A56FB8"/>
    <w:rsid w:val="00A5700E"/>
    <w:rsid w:val="00A57781"/>
    <w:rsid w:val="00A57D7F"/>
    <w:rsid w:val="00A57E22"/>
    <w:rsid w:val="00A60767"/>
    <w:rsid w:val="00A6156B"/>
    <w:rsid w:val="00A61774"/>
    <w:rsid w:val="00A61D11"/>
    <w:rsid w:val="00A61FD5"/>
    <w:rsid w:val="00A6202A"/>
    <w:rsid w:val="00A62337"/>
    <w:rsid w:val="00A63171"/>
    <w:rsid w:val="00A6336A"/>
    <w:rsid w:val="00A63E71"/>
    <w:rsid w:val="00A6498F"/>
    <w:rsid w:val="00A64A66"/>
    <w:rsid w:val="00A64A80"/>
    <w:rsid w:val="00A64AAB"/>
    <w:rsid w:val="00A6502E"/>
    <w:rsid w:val="00A65203"/>
    <w:rsid w:val="00A654A2"/>
    <w:rsid w:val="00A65622"/>
    <w:rsid w:val="00A659EC"/>
    <w:rsid w:val="00A65BBD"/>
    <w:rsid w:val="00A663C3"/>
    <w:rsid w:val="00A66EB1"/>
    <w:rsid w:val="00A679EC"/>
    <w:rsid w:val="00A67D8A"/>
    <w:rsid w:val="00A67F62"/>
    <w:rsid w:val="00A7003F"/>
    <w:rsid w:val="00A700BF"/>
    <w:rsid w:val="00A70234"/>
    <w:rsid w:val="00A70360"/>
    <w:rsid w:val="00A70B1D"/>
    <w:rsid w:val="00A7172B"/>
    <w:rsid w:val="00A718A1"/>
    <w:rsid w:val="00A719E9"/>
    <w:rsid w:val="00A73602"/>
    <w:rsid w:val="00A736BE"/>
    <w:rsid w:val="00A7384F"/>
    <w:rsid w:val="00A73913"/>
    <w:rsid w:val="00A73A82"/>
    <w:rsid w:val="00A73BEC"/>
    <w:rsid w:val="00A73E17"/>
    <w:rsid w:val="00A73EFB"/>
    <w:rsid w:val="00A7440F"/>
    <w:rsid w:val="00A74883"/>
    <w:rsid w:val="00A750A9"/>
    <w:rsid w:val="00A755A8"/>
    <w:rsid w:val="00A75756"/>
    <w:rsid w:val="00A75A5C"/>
    <w:rsid w:val="00A75BF5"/>
    <w:rsid w:val="00A75DF0"/>
    <w:rsid w:val="00A7617F"/>
    <w:rsid w:val="00A7637D"/>
    <w:rsid w:val="00A7671C"/>
    <w:rsid w:val="00A76B0E"/>
    <w:rsid w:val="00A76CCD"/>
    <w:rsid w:val="00A77071"/>
    <w:rsid w:val="00A77096"/>
    <w:rsid w:val="00A772EA"/>
    <w:rsid w:val="00A77DF3"/>
    <w:rsid w:val="00A77F25"/>
    <w:rsid w:val="00A800B5"/>
    <w:rsid w:val="00A8033E"/>
    <w:rsid w:val="00A806D3"/>
    <w:rsid w:val="00A81269"/>
    <w:rsid w:val="00A8177A"/>
    <w:rsid w:val="00A82D1A"/>
    <w:rsid w:val="00A83013"/>
    <w:rsid w:val="00A840C8"/>
    <w:rsid w:val="00A844C3"/>
    <w:rsid w:val="00A844EA"/>
    <w:rsid w:val="00A84838"/>
    <w:rsid w:val="00A84A3A"/>
    <w:rsid w:val="00A84B77"/>
    <w:rsid w:val="00A84D49"/>
    <w:rsid w:val="00A84DF7"/>
    <w:rsid w:val="00A8690E"/>
    <w:rsid w:val="00A86DC9"/>
    <w:rsid w:val="00A87366"/>
    <w:rsid w:val="00A90543"/>
    <w:rsid w:val="00A906BA"/>
    <w:rsid w:val="00A90A3A"/>
    <w:rsid w:val="00A90CD8"/>
    <w:rsid w:val="00A91144"/>
    <w:rsid w:val="00A91719"/>
    <w:rsid w:val="00A91A56"/>
    <w:rsid w:val="00A92201"/>
    <w:rsid w:val="00A926B7"/>
    <w:rsid w:val="00A92855"/>
    <w:rsid w:val="00A92C42"/>
    <w:rsid w:val="00A93018"/>
    <w:rsid w:val="00A93A68"/>
    <w:rsid w:val="00A93F03"/>
    <w:rsid w:val="00A94A2A"/>
    <w:rsid w:val="00A9578E"/>
    <w:rsid w:val="00A957D6"/>
    <w:rsid w:val="00A958AA"/>
    <w:rsid w:val="00A959E2"/>
    <w:rsid w:val="00A963DA"/>
    <w:rsid w:val="00A96713"/>
    <w:rsid w:val="00A96A6C"/>
    <w:rsid w:val="00A972EF"/>
    <w:rsid w:val="00A97BA5"/>
    <w:rsid w:val="00A97C46"/>
    <w:rsid w:val="00AA0104"/>
    <w:rsid w:val="00AA012D"/>
    <w:rsid w:val="00AA0765"/>
    <w:rsid w:val="00AA0799"/>
    <w:rsid w:val="00AA1EB6"/>
    <w:rsid w:val="00AA2805"/>
    <w:rsid w:val="00AA29D5"/>
    <w:rsid w:val="00AA332D"/>
    <w:rsid w:val="00AA3521"/>
    <w:rsid w:val="00AA3750"/>
    <w:rsid w:val="00AA486C"/>
    <w:rsid w:val="00AA4BB5"/>
    <w:rsid w:val="00AA4DDE"/>
    <w:rsid w:val="00AA5423"/>
    <w:rsid w:val="00AA5DB8"/>
    <w:rsid w:val="00AA5EC6"/>
    <w:rsid w:val="00AA5F93"/>
    <w:rsid w:val="00AA6080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3E4"/>
    <w:rsid w:val="00AB25F0"/>
    <w:rsid w:val="00AB273C"/>
    <w:rsid w:val="00AB2B8E"/>
    <w:rsid w:val="00AB3A5C"/>
    <w:rsid w:val="00AB4267"/>
    <w:rsid w:val="00AB475E"/>
    <w:rsid w:val="00AB4AE9"/>
    <w:rsid w:val="00AB4B0F"/>
    <w:rsid w:val="00AB4E9E"/>
    <w:rsid w:val="00AB5580"/>
    <w:rsid w:val="00AB574A"/>
    <w:rsid w:val="00AB5973"/>
    <w:rsid w:val="00AB73DE"/>
    <w:rsid w:val="00AB78DA"/>
    <w:rsid w:val="00AB7AA6"/>
    <w:rsid w:val="00AB7E8C"/>
    <w:rsid w:val="00AB7F28"/>
    <w:rsid w:val="00AC005B"/>
    <w:rsid w:val="00AC04DF"/>
    <w:rsid w:val="00AC059F"/>
    <w:rsid w:val="00AC0F5C"/>
    <w:rsid w:val="00AC1419"/>
    <w:rsid w:val="00AC1C31"/>
    <w:rsid w:val="00AC1E75"/>
    <w:rsid w:val="00AC1FA7"/>
    <w:rsid w:val="00AC261E"/>
    <w:rsid w:val="00AC3161"/>
    <w:rsid w:val="00AC35FB"/>
    <w:rsid w:val="00AC38E7"/>
    <w:rsid w:val="00AC39DE"/>
    <w:rsid w:val="00AC3AB4"/>
    <w:rsid w:val="00AC3C28"/>
    <w:rsid w:val="00AC41B3"/>
    <w:rsid w:val="00AC42ED"/>
    <w:rsid w:val="00AC4880"/>
    <w:rsid w:val="00AC5808"/>
    <w:rsid w:val="00AC5A6B"/>
    <w:rsid w:val="00AC5BB5"/>
    <w:rsid w:val="00AC5C4C"/>
    <w:rsid w:val="00AC5F94"/>
    <w:rsid w:val="00AC5FA7"/>
    <w:rsid w:val="00AC5FD7"/>
    <w:rsid w:val="00AC61CE"/>
    <w:rsid w:val="00AC6331"/>
    <w:rsid w:val="00AC65D8"/>
    <w:rsid w:val="00AC6A96"/>
    <w:rsid w:val="00AC6B27"/>
    <w:rsid w:val="00AC6B4D"/>
    <w:rsid w:val="00AC6F9F"/>
    <w:rsid w:val="00AC7032"/>
    <w:rsid w:val="00AC7258"/>
    <w:rsid w:val="00AC7BCC"/>
    <w:rsid w:val="00AC7DE7"/>
    <w:rsid w:val="00AC7E77"/>
    <w:rsid w:val="00AD0554"/>
    <w:rsid w:val="00AD0753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29F"/>
    <w:rsid w:val="00AD2A4B"/>
    <w:rsid w:val="00AD2B9D"/>
    <w:rsid w:val="00AD2D5B"/>
    <w:rsid w:val="00AD368A"/>
    <w:rsid w:val="00AD37BD"/>
    <w:rsid w:val="00AD3BE8"/>
    <w:rsid w:val="00AD3C85"/>
    <w:rsid w:val="00AD3E6F"/>
    <w:rsid w:val="00AD432D"/>
    <w:rsid w:val="00AD4866"/>
    <w:rsid w:val="00AD4BD0"/>
    <w:rsid w:val="00AD4DAC"/>
    <w:rsid w:val="00AD54F6"/>
    <w:rsid w:val="00AD59AF"/>
    <w:rsid w:val="00AD5B5C"/>
    <w:rsid w:val="00AD5C18"/>
    <w:rsid w:val="00AD6714"/>
    <w:rsid w:val="00AD6B0C"/>
    <w:rsid w:val="00AD7400"/>
    <w:rsid w:val="00AD7511"/>
    <w:rsid w:val="00AD7E63"/>
    <w:rsid w:val="00AE08CD"/>
    <w:rsid w:val="00AE0A7A"/>
    <w:rsid w:val="00AE0DE8"/>
    <w:rsid w:val="00AE12EE"/>
    <w:rsid w:val="00AE1B83"/>
    <w:rsid w:val="00AE2046"/>
    <w:rsid w:val="00AE297D"/>
    <w:rsid w:val="00AE2C7A"/>
    <w:rsid w:val="00AE330D"/>
    <w:rsid w:val="00AE34EB"/>
    <w:rsid w:val="00AE394C"/>
    <w:rsid w:val="00AE3BC3"/>
    <w:rsid w:val="00AE3EEC"/>
    <w:rsid w:val="00AE42C0"/>
    <w:rsid w:val="00AE44B8"/>
    <w:rsid w:val="00AE48E4"/>
    <w:rsid w:val="00AE497B"/>
    <w:rsid w:val="00AE4A3F"/>
    <w:rsid w:val="00AE4AB2"/>
    <w:rsid w:val="00AE5353"/>
    <w:rsid w:val="00AE54BA"/>
    <w:rsid w:val="00AE56A7"/>
    <w:rsid w:val="00AE5A6E"/>
    <w:rsid w:val="00AE5C5A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6F3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425D"/>
    <w:rsid w:val="00AF4356"/>
    <w:rsid w:val="00AF4403"/>
    <w:rsid w:val="00AF445D"/>
    <w:rsid w:val="00AF4B41"/>
    <w:rsid w:val="00AF4ED1"/>
    <w:rsid w:val="00AF56D6"/>
    <w:rsid w:val="00AF631E"/>
    <w:rsid w:val="00AF64DA"/>
    <w:rsid w:val="00AF6D07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27AC"/>
    <w:rsid w:val="00B031B2"/>
    <w:rsid w:val="00B033E1"/>
    <w:rsid w:val="00B0341B"/>
    <w:rsid w:val="00B034C5"/>
    <w:rsid w:val="00B03567"/>
    <w:rsid w:val="00B035DA"/>
    <w:rsid w:val="00B038C8"/>
    <w:rsid w:val="00B03E9B"/>
    <w:rsid w:val="00B042B9"/>
    <w:rsid w:val="00B04A56"/>
    <w:rsid w:val="00B04D56"/>
    <w:rsid w:val="00B054AB"/>
    <w:rsid w:val="00B05D73"/>
    <w:rsid w:val="00B05F2C"/>
    <w:rsid w:val="00B063CA"/>
    <w:rsid w:val="00B0651B"/>
    <w:rsid w:val="00B06825"/>
    <w:rsid w:val="00B06BAD"/>
    <w:rsid w:val="00B07856"/>
    <w:rsid w:val="00B078F8"/>
    <w:rsid w:val="00B10026"/>
    <w:rsid w:val="00B10334"/>
    <w:rsid w:val="00B113D2"/>
    <w:rsid w:val="00B11521"/>
    <w:rsid w:val="00B122C3"/>
    <w:rsid w:val="00B1237A"/>
    <w:rsid w:val="00B12BBB"/>
    <w:rsid w:val="00B12E40"/>
    <w:rsid w:val="00B1304A"/>
    <w:rsid w:val="00B13091"/>
    <w:rsid w:val="00B134B3"/>
    <w:rsid w:val="00B13A1F"/>
    <w:rsid w:val="00B14462"/>
    <w:rsid w:val="00B147BB"/>
    <w:rsid w:val="00B1571B"/>
    <w:rsid w:val="00B15C81"/>
    <w:rsid w:val="00B15F0F"/>
    <w:rsid w:val="00B167C3"/>
    <w:rsid w:val="00B169F3"/>
    <w:rsid w:val="00B17294"/>
    <w:rsid w:val="00B173A6"/>
    <w:rsid w:val="00B179EB"/>
    <w:rsid w:val="00B2048E"/>
    <w:rsid w:val="00B20673"/>
    <w:rsid w:val="00B22822"/>
    <w:rsid w:val="00B22973"/>
    <w:rsid w:val="00B22CEC"/>
    <w:rsid w:val="00B237BA"/>
    <w:rsid w:val="00B2380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2CE"/>
    <w:rsid w:val="00B34410"/>
    <w:rsid w:val="00B3466A"/>
    <w:rsid w:val="00B34853"/>
    <w:rsid w:val="00B350F2"/>
    <w:rsid w:val="00B3559B"/>
    <w:rsid w:val="00B35643"/>
    <w:rsid w:val="00B357F8"/>
    <w:rsid w:val="00B35F33"/>
    <w:rsid w:val="00B35FA7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1E5E"/>
    <w:rsid w:val="00B4222D"/>
    <w:rsid w:val="00B42320"/>
    <w:rsid w:val="00B42867"/>
    <w:rsid w:val="00B42E3C"/>
    <w:rsid w:val="00B42EE4"/>
    <w:rsid w:val="00B43A51"/>
    <w:rsid w:val="00B44156"/>
    <w:rsid w:val="00B44444"/>
    <w:rsid w:val="00B447C7"/>
    <w:rsid w:val="00B448C8"/>
    <w:rsid w:val="00B4490E"/>
    <w:rsid w:val="00B44E82"/>
    <w:rsid w:val="00B455B4"/>
    <w:rsid w:val="00B45B84"/>
    <w:rsid w:val="00B4664C"/>
    <w:rsid w:val="00B466B9"/>
    <w:rsid w:val="00B46EBE"/>
    <w:rsid w:val="00B4756F"/>
    <w:rsid w:val="00B47739"/>
    <w:rsid w:val="00B477AC"/>
    <w:rsid w:val="00B47B3C"/>
    <w:rsid w:val="00B501B8"/>
    <w:rsid w:val="00B505FA"/>
    <w:rsid w:val="00B50BD8"/>
    <w:rsid w:val="00B50EF7"/>
    <w:rsid w:val="00B50F71"/>
    <w:rsid w:val="00B51A72"/>
    <w:rsid w:val="00B51E8A"/>
    <w:rsid w:val="00B52661"/>
    <w:rsid w:val="00B52697"/>
    <w:rsid w:val="00B52B8A"/>
    <w:rsid w:val="00B52F8E"/>
    <w:rsid w:val="00B53226"/>
    <w:rsid w:val="00B53292"/>
    <w:rsid w:val="00B54186"/>
    <w:rsid w:val="00B54416"/>
    <w:rsid w:val="00B54485"/>
    <w:rsid w:val="00B54515"/>
    <w:rsid w:val="00B54717"/>
    <w:rsid w:val="00B54A44"/>
    <w:rsid w:val="00B54B72"/>
    <w:rsid w:val="00B5570A"/>
    <w:rsid w:val="00B5584F"/>
    <w:rsid w:val="00B55920"/>
    <w:rsid w:val="00B5634B"/>
    <w:rsid w:val="00B5659E"/>
    <w:rsid w:val="00B56F45"/>
    <w:rsid w:val="00B56FB8"/>
    <w:rsid w:val="00B5701F"/>
    <w:rsid w:val="00B57266"/>
    <w:rsid w:val="00B57761"/>
    <w:rsid w:val="00B5798D"/>
    <w:rsid w:val="00B60AEA"/>
    <w:rsid w:val="00B60BE6"/>
    <w:rsid w:val="00B612FD"/>
    <w:rsid w:val="00B62AD0"/>
    <w:rsid w:val="00B63642"/>
    <w:rsid w:val="00B63AE4"/>
    <w:rsid w:val="00B63F8C"/>
    <w:rsid w:val="00B63FCE"/>
    <w:rsid w:val="00B6424D"/>
    <w:rsid w:val="00B653CC"/>
    <w:rsid w:val="00B655D0"/>
    <w:rsid w:val="00B65668"/>
    <w:rsid w:val="00B65CA6"/>
    <w:rsid w:val="00B663AD"/>
    <w:rsid w:val="00B66875"/>
    <w:rsid w:val="00B67222"/>
    <w:rsid w:val="00B678DB"/>
    <w:rsid w:val="00B67B97"/>
    <w:rsid w:val="00B67C06"/>
    <w:rsid w:val="00B7032C"/>
    <w:rsid w:val="00B70559"/>
    <w:rsid w:val="00B707B9"/>
    <w:rsid w:val="00B708A9"/>
    <w:rsid w:val="00B709AF"/>
    <w:rsid w:val="00B71117"/>
    <w:rsid w:val="00B7141C"/>
    <w:rsid w:val="00B71B38"/>
    <w:rsid w:val="00B72ED9"/>
    <w:rsid w:val="00B73830"/>
    <w:rsid w:val="00B73B89"/>
    <w:rsid w:val="00B7422B"/>
    <w:rsid w:val="00B74544"/>
    <w:rsid w:val="00B74D73"/>
    <w:rsid w:val="00B7505B"/>
    <w:rsid w:val="00B754D1"/>
    <w:rsid w:val="00B755FF"/>
    <w:rsid w:val="00B75C81"/>
    <w:rsid w:val="00B7732E"/>
    <w:rsid w:val="00B778F3"/>
    <w:rsid w:val="00B77A01"/>
    <w:rsid w:val="00B80BB3"/>
    <w:rsid w:val="00B80CE2"/>
    <w:rsid w:val="00B8150A"/>
    <w:rsid w:val="00B81580"/>
    <w:rsid w:val="00B821EC"/>
    <w:rsid w:val="00B823CA"/>
    <w:rsid w:val="00B835C7"/>
    <w:rsid w:val="00B84409"/>
    <w:rsid w:val="00B84827"/>
    <w:rsid w:val="00B85495"/>
    <w:rsid w:val="00B85611"/>
    <w:rsid w:val="00B85726"/>
    <w:rsid w:val="00B85AF0"/>
    <w:rsid w:val="00B85E21"/>
    <w:rsid w:val="00B87336"/>
    <w:rsid w:val="00B873CD"/>
    <w:rsid w:val="00B87676"/>
    <w:rsid w:val="00B8777B"/>
    <w:rsid w:val="00B87AD6"/>
    <w:rsid w:val="00B90669"/>
    <w:rsid w:val="00B90937"/>
    <w:rsid w:val="00B9118B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C8"/>
    <w:rsid w:val="00B96DBA"/>
    <w:rsid w:val="00B971AF"/>
    <w:rsid w:val="00B97469"/>
    <w:rsid w:val="00B975B2"/>
    <w:rsid w:val="00B97728"/>
    <w:rsid w:val="00BA086B"/>
    <w:rsid w:val="00BA0DCB"/>
    <w:rsid w:val="00BA11EF"/>
    <w:rsid w:val="00BA15A7"/>
    <w:rsid w:val="00BA1C23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74"/>
    <w:rsid w:val="00BA47B2"/>
    <w:rsid w:val="00BA49C6"/>
    <w:rsid w:val="00BA4A25"/>
    <w:rsid w:val="00BA4B32"/>
    <w:rsid w:val="00BA4D97"/>
    <w:rsid w:val="00BA67BD"/>
    <w:rsid w:val="00BA6E33"/>
    <w:rsid w:val="00BA761A"/>
    <w:rsid w:val="00BA761E"/>
    <w:rsid w:val="00BA781D"/>
    <w:rsid w:val="00BB09DA"/>
    <w:rsid w:val="00BB0A7A"/>
    <w:rsid w:val="00BB0D4D"/>
    <w:rsid w:val="00BB0FD6"/>
    <w:rsid w:val="00BB1209"/>
    <w:rsid w:val="00BB136A"/>
    <w:rsid w:val="00BB161E"/>
    <w:rsid w:val="00BB16BD"/>
    <w:rsid w:val="00BB18E4"/>
    <w:rsid w:val="00BB273A"/>
    <w:rsid w:val="00BB2B5C"/>
    <w:rsid w:val="00BB2F61"/>
    <w:rsid w:val="00BB2FE9"/>
    <w:rsid w:val="00BB3216"/>
    <w:rsid w:val="00BB36B2"/>
    <w:rsid w:val="00BB394D"/>
    <w:rsid w:val="00BB3A98"/>
    <w:rsid w:val="00BB3AFC"/>
    <w:rsid w:val="00BB3B15"/>
    <w:rsid w:val="00BB4117"/>
    <w:rsid w:val="00BB4222"/>
    <w:rsid w:val="00BB4301"/>
    <w:rsid w:val="00BB4A31"/>
    <w:rsid w:val="00BB4BD2"/>
    <w:rsid w:val="00BB4C72"/>
    <w:rsid w:val="00BB573D"/>
    <w:rsid w:val="00BB57F0"/>
    <w:rsid w:val="00BB5DFC"/>
    <w:rsid w:val="00BB60E1"/>
    <w:rsid w:val="00BB6269"/>
    <w:rsid w:val="00BB65E6"/>
    <w:rsid w:val="00BB6D43"/>
    <w:rsid w:val="00BB753F"/>
    <w:rsid w:val="00BB791B"/>
    <w:rsid w:val="00BB7A98"/>
    <w:rsid w:val="00BC0807"/>
    <w:rsid w:val="00BC093C"/>
    <w:rsid w:val="00BC0C87"/>
    <w:rsid w:val="00BC12BC"/>
    <w:rsid w:val="00BC146D"/>
    <w:rsid w:val="00BC17EB"/>
    <w:rsid w:val="00BC249C"/>
    <w:rsid w:val="00BC26EF"/>
    <w:rsid w:val="00BC2C8E"/>
    <w:rsid w:val="00BC44AB"/>
    <w:rsid w:val="00BC455C"/>
    <w:rsid w:val="00BC45AD"/>
    <w:rsid w:val="00BC46DB"/>
    <w:rsid w:val="00BC4827"/>
    <w:rsid w:val="00BC4C98"/>
    <w:rsid w:val="00BC53F2"/>
    <w:rsid w:val="00BC5ACE"/>
    <w:rsid w:val="00BC6287"/>
    <w:rsid w:val="00BC64D3"/>
    <w:rsid w:val="00BC70B8"/>
    <w:rsid w:val="00BC7277"/>
    <w:rsid w:val="00BC7CC3"/>
    <w:rsid w:val="00BC7CE7"/>
    <w:rsid w:val="00BD024D"/>
    <w:rsid w:val="00BD0419"/>
    <w:rsid w:val="00BD0687"/>
    <w:rsid w:val="00BD0699"/>
    <w:rsid w:val="00BD09F5"/>
    <w:rsid w:val="00BD279D"/>
    <w:rsid w:val="00BD33B6"/>
    <w:rsid w:val="00BD3926"/>
    <w:rsid w:val="00BD3FBB"/>
    <w:rsid w:val="00BD411C"/>
    <w:rsid w:val="00BD41C1"/>
    <w:rsid w:val="00BD44F9"/>
    <w:rsid w:val="00BD4ADD"/>
    <w:rsid w:val="00BD4D95"/>
    <w:rsid w:val="00BD58CC"/>
    <w:rsid w:val="00BD5B37"/>
    <w:rsid w:val="00BD5CA8"/>
    <w:rsid w:val="00BD674C"/>
    <w:rsid w:val="00BD695F"/>
    <w:rsid w:val="00BD6BB8"/>
    <w:rsid w:val="00BD6CF7"/>
    <w:rsid w:val="00BD6D69"/>
    <w:rsid w:val="00BD71EA"/>
    <w:rsid w:val="00BD7420"/>
    <w:rsid w:val="00BD788C"/>
    <w:rsid w:val="00BD7D22"/>
    <w:rsid w:val="00BE00EC"/>
    <w:rsid w:val="00BE02BD"/>
    <w:rsid w:val="00BE031C"/>
    <w:rsid w:val="00BE0487"/>
    <w:rsid w:val="00BE0D00"/>
    <w:rsid w:val="00BE0FB5"/>
    <w:rsid w:val="00BE1473"/>
    <w:rsid w:val="00BE14F8"/>
    <w:rsid w:val="00BE1C58"/>
    <w:rsid w:val="00BE1F52"/>
    <w:rsid w:val="00BE2894"/>
    <w:rsid w:val="00BE3B91"/>
    <w:rsid w:val="00BE3C38"/>
    <w:rsid w:val="00BE4232"/>
    <w:rsid w:val="00BE4DC0"/>
    <w:rsid w:val="00BE4E66"/>
    <w:rsid w:val="00BE4F23"/>
    <w:rsid w:val="00BE52CB"/>
    <w:rsid w:val="00BE5CFD"/>
    <w:rsid w:val="00BE6003"/>
    <w:rsid w:val="00BE71CB"/>
    <w:rsid w:val="00BE7554"/>
    <w:rsid w:val="00BE7AB6"/>
    <w:rsid w:val="00BE7AD2"/>
    <w:rsid w:val="00BE7BB9"/>
    <w:rsid w:val="00BE7C78"/>
    <w:rsid w:val="00BE7D43"/>
    <w:rsid w:val="00BF039D"/>
    <w:rsid w:val="00BF079C"/>
    <w:rsid w:val="00BF0870"/>
    <w:rsid w:val="00BF0AFC"/>
    <w:rsid w:val="00BF0B1E"/>
    <w:rsid w:val="00BF0F58"/>
    <w:rsid w:val="00BF1007"/>
    <w:rsid w:val="00BF1085"/>
    <w:rsid w:val="00BF1678"/>
    <w:rsid w:val="00BF1948"/>
    <w:rsid w:val="00BF24C4"/>
    <w:rsid w:val="00BF2BD6"/>
    <w:rsid w:val="00BF3174"/>
    <w:rsid w:val="00BF3228"/>
    <w:rsid w:val="00BF3400"/>
    <w:rsid w:val="00BF373D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5A2"/>
    <w:rsid w:val="00C02768"/>
    <w:rsid w:val="00C0399B"/>
    <w:rsid w:val="00C04100"/>
    <w:rsid w:val="00C044D3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0772"/>
    <w:rsid w:val="00C109DB"/>
    <w:rsid w:val="00C1176E"/>
    <w:rsid w:val="00C11C3F"/>
    <w:rsid w:val="00C11FAC"/>
    <w:rsid w:val="00C12729"/>
    <w:rsid w:val="00C12E55"/>
    <w:rsid w:val="00C12FFF"/>
    <w:rsid w:val="00C137DC"/>
    <w:rsid w:val="00C13D47"/>
    <w:rsid w:val="00C147E1"/>
    <w:rsid w:val="00C14C7D"/>
    <w:rsid w:val="00C16349"/>
    <w:rsid w:val="00C1645D"/>
    <w:rsid w:val="00C16487"/>
    <w:rsid w:val="00C164A9"/>
    <w:rsid w:val="00C167A9"/>
    <w:rsid w:val="00C16C4E"/>
    <w:rsid w:val="00C1754C"/>
    <w:rsid w:val="00C17E7B"/>
    <w:rsid w:val="00C20A0B"/>
    <w:rsid w:val="00C21685"/>
    <w:rsid w:val="00C219F4"/>
    <w:rsid w:val="00C220AF"/>
    <w:rsid w:val="00C220B7"/>
    <w:rsid w:val="00C225BF"/>
    <w:rsid w:val="00C2262E"/>
    <w:rsid w:val="00C22DFA"/>
    <w:rsid w:val="00C22E3D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93"/>
    <w:rsid w:val="00C27AF1"/>
    <w:rsid w:val="00C27F99"/>
    <w:rsid w:val="00C301A6"/>
    <w:rsid w:val="00C310F4"/>
    <w:rsid w:val="00C3165D"/>
    <w:rsid w:val="00C31DE4"/>
    <w:rsid w:val="00C321B8"/>
    <w:rsid w:val="00C3238A"/>
    <w:rsid w:val="00C323BF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CA5"/>
    <w:rsid w:val="00C411C5"/>
    <w:rsid w:val="00C41603"/>
    <w:rsid w:val="00C41723"/>
    <w:rsid w:val="00C41786"/>
    <w:rsid w:val="00C41892"/>
    <w:rsid w:val="00C42E18"/>
    <w:rsid w:val="00C43456"/>
    <w:rsid w:val="00C43488"/>
    <w:rsid w:val="00C4375E"/>
    <w:rsid w:val="00C44065"/>
    <w:rsid w:val="00C44F6D"/>
    <w:rsid w:val="00C45446"/>
    <w:rsid w:val="00C4612B"/>
    <w:rsid w:val="00C4692E"/>
    <w:rsid w:val="00C46FF9"/>
    <w:rsid w:val="00C47279"/>
    <w:rsid w:val="00C47952"/>
    <w:rsid w:val="00C502D5"/>
    <w:rsid w:val="00C503BF"/>
    <w:rsid w:val="00C50450"/>
    <w:rsid w:val="00C50EB1"/>
    <w:rsid w:val="00C51210"/>
    <w:rsid w:val="00C51879"/>
    <w:rsid w:val="00C51B57"/>
    <w:rsid w:val="00C52144"/>
    <w:rsid w:val="00C52FC4"/>
    <w:rsid w:val="00C53527"/>
    <w:rsid w:val="00C539FD"/>
    <w:rsid w:val="00C53AA8"/>
    <w:rsid w:val="00C53D10"/>
    <w:rsid w:val="00C54069"/>
    <w:rsid w:val="00C54728"/>
    <w:rsid w:val="00C54C8A"/>
    <w:rsid w:val="00C55A97"/>
    <w:rsid w:val="00C55DF9"/>
    <w:rsid w:val="00C56B91"/>
    <w:rsid w:val="00C577BF"/>
    <w:rsid w:val="00C578F7"/>
    <w:rsid w:val="00C57962"/>
    <w:rsid w:val="00C57D55"/>
    <w:rsid w:val="00C605FA"/>
    <w:rsid w:val="00C60770"/>
    <w:rsid w:val="00C60D03"/>
    <w:rsid w:val="00C61047"/>
    <w:rsid w:val="00C610FE"/>
    <w:rsid w:val="00C61CCC"/>
    <w:rsid w:val="00C62465"/>
    <w:rsid w:val="00C6252D"/>
    <w:rsid w:val="00C62719"/>
    <w:rsid w:val="00C6321E"/>
    <w:rsid w:val="00C6330A"/>
    <w:rsid w:val="00C6364D"/>
    <w:rsid w:val="00C636D3"/>
    <w:rsid w:val="00C637AF"/>
    <w:rsid w:val="00C63962"/>
    <w:rsid w:val="00C63B61"/>
    <w:rsid w:val="00C64124"/>
    <w:rsid w:val="00C6463C"/>
    <w:rsid w:val="00C64D46"/>
    <w:rsid w:val="00C64EA6"/>
    <w:rsid w:val="00C64FD3"/>
    <w:rsid w:val="00C656C8"/>
    <w:rsid w:val="00C657A8"/>
    <w:rsid w:val="00C65C29"/>
    <w:rsid w:val="00C66331"/>
    <w:rsid w:val="00C66B31"/>
    <w:rsid w:val="00C66EA7"/>
    <w:rsid w:val="00C6734F"/>
    <w:rsid w:val="00C67497"/>
    <w:rsid w:val="00C676B7"/>
    <w:rsid w:val="00C67983"/>
    <w:rsid w:val="00C7016A"/>
    <w:rsid w:val="00C70325"/>
    <w:rsid w:val="00C70453"/>
    <w:rsid w:val="00C707F1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5EC"/>
    <w:rsid w:val="00C73C5E"/>
    <w:rsid w:val="00C749C3"/>
    <w:rsid w:val="00C74A3B"/>
    <w:rsid w:val="00C74BCC"/>
    <w:rsid w:val="00C74E0F"/>
    <w:rsid w:val="00C7513A"/>
    <w:rsid w:val="00C75898"/>
    <w:rsid w:val="00C7607D"/>
    <w:rsid w:val="00C76237"/>
    <w:rsid w:val="00C76B5C"/>
    <w:rsid w:val="00C7718A"/>
    <w:rsid w:val="00C771EE"/>
    <w:rsid w:val="00C77CDF"/>
    <w:rsid w:val="00C77F58"/>
    <w:rsid w:val="00C802ED"/>
    <w:rsid w:val="00C803C8"/>
    <w:rsid w:val="00C80551"/>
    <w:rsid w:val="00C80974"/>
    <w:rsid w:val="00C80DAE"/>
    <w:rsid w:val="00C81306"/>
    <w:rsid w:val="00C81781"/>
    <w:rsid w:val="00C81C95"/>
    <w:rsid w:val="00C81CCE"/>
    <w:rsid w:val="00C81E06"/>
    <w:rsid w:val="00C820E3"/>
    <w:rsid w:val="00C82508"/>
    <w:rsid w:val="00C82825"/>
    <w:rsid w:val="00C82F51"/>
    <w:rsid w:val="00C82F61"/>
    <w:rsid w:val="00C83298"/>
    <w:rsid w:val="00C833CA"/>
    <w:rsid w:val="00C83B74"/>
    <w:rsid w:val="00C83B81"/>
    <w:rsid w:val="00C83F71"/>
    <w:rsid w:val="00C84330"/>
    <w:rsid w:val="00C847F0"/>
    <w:rsid w:val="00C84B53"/>
    <w:rsid w:val="00C84B7A"/>
    <w:rsid w:val="00C84CAC"/>
    <w:rsid w:val="00C8565F"/>
    <w:rsid w:val="00C85734"/>
    <w:rsid w:val="00C857F8"/>
    <w:rsid w:val="00C85868"/>
    <w:rsid w:val="00C85A08"/>
    <w:rsid w:val="00C85A0B"/>
    <w:rsid w:val="00C86568"/>
    <w:rsid w:val="00C866A1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3F0"/>
    <w:rsid w:val="00C96778"/>
    <w:rsid w:val="00C96844"/>
    <w:rsid w:val="00C96CC4"/>
    <w:rsid w:val="00CA0434"/>
    <w:rsid w:val="00CA0882"/>
    <w:rsid w:val="00CA0D11"/>
    <w:rsid w:val="00CA1001"/>
    <w:rsid w:val="00CA10FF"/>
    <w:rsid w:val="00CA17CB"/>
    <w:rsid w:val="00CA1BFB"/>
    <w:rsid w:val="00CA1E7D"/>
    <w:rsid w:val="00CA39CB"/>
    <w:rsid w:val="00CA3F16"/>
    <w:rsid w:val="00CA43FC"/>
    <w:rsid w:val="00CA448A"/>
    <w:rsid w:val="00CA4646"/>
    <w:rsid w:val="00CA4CFC"/>
    <w:rsid w:val="00CA4E01"/>
    <w:rsid w:val="00CA4F55"/>
    <w:rsid w:val="00CA557E"/>
    <w:rsid w:val="00CA5DE7"/>
    <w:rsid w:val="00CA5F78"/>
    <w:rsid w:val="00CA5F9F"/>
    <w:rsid w:val="00CA649D"/>
    <w:rsid w:val="00CA785B"/>
    <w:rsid w:val="00CA7CCF"/>
    <w:rsid w:val="00CB09C2"/>
    <w:rsid w:val="00CB17DC"/>
    <w:rsid w:val="00CB1C5D"/>
    <w:rsid w:val="00CB1CC0"/>
    <w:rsid w:val="00CB29C7"/>
    <w:rsid w:val="00CB2A2D"/>
    <w:rsid w:val="00CB2B1D"/>
    <w:rsid w:val="00CB35B7"/>
    <w:rsid w:val="00CB37A6"/>
    <w:rsid w:val="00CB3DB1"/>
    <w:rsid w:val="00CB3FCC"/>
    <w:rsid w:val="00CB4092"/>
    <w:rsid w:val="00CB4201"/>
    <w:rsid w:val="00CB49AC"/>
    <w:rsid w:val="00CB4A1B"/>
    <w:rsid w:val="00CB4D0A"/>
    <w:rsid w:val="00CB4D9D"/>
    <w:rsid w:val="00CB4DCD"/>
    <w:rsid w:val="00CB4F70"/>
    <w:rsid w:val="00CB5799"/>
    <w:rsid w:val="00CB5FCC"/>
    <w:rsid w:val="00CB6051"/>
    <w:rsid w:val="00CB610D"/>
    <w:rsid w:val="00CB68E6"/>
    <w:rsid w:val="00CB6923"/>
    <w:rsid w:val="00CB6E42"/>
    <w:rsid w:val="00CB6E49"/>
    <w:rsid w:val="00CB6E7E"/>
    <w:rsid w:val="00CB6EBE"/>
    <w:rsid w:val="00CB75B3"/>
    <w:rsid w:val="00CB79A9"/>
    <w:rsid w:val="00CB7E03"/>
    <w:rsid w:val="00CC0DB6"/>
    <w:rsid w:val="00CC0F37"/>
    <w:rsid w:val="00CC15ED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5F0A"/>
    <w:rsid w:val="00CC620A"/>
    <w:rsid w:val="00CC6619"/>
    <w:rsid w:val="00CC6B84"/>
    <w:rsid w:val="00CC6F36"/>
    <w:rsid w:val="00CC7409"/>
    <w:rsid w:val="00CC7AD2"/>
    <w:rsid w:val="00CC7F5E"/>
    <w:rsid w:val="00CC7FE2"/>
    <w:rsid w:val="00CD0043"/>
    <w:rsid w:val="00CD03C0"/>
    <w:rsid w:val="00CD0584"/>
    <w:rsid w:val="00CD062D"/>
    <w:rsid w:val="00CD0D39"/>
    <w:rsid w:val="00CD0E25"/>
    <w:rsid w:val="00CD1263"/>
    <w:rsid w:val="00CD136F"/>
    <w:rsid w:val="00CD1EE0"/>
    <w:rsid w:val="00CD2555"/>
    <w:rsid w:val="00CD2FEB"/>
    <w:rsid w:val="00CD35F0"/>
    <w:rsid w:val="00CD3D2F"/>
    <w:rsid w:val="00CD3D49"/>
    <w:rsid w:val="00CD402D"/>
    <w:rsid w:val="00CD422A"/>
    <w:rsid w:val="00CD4308"/>
    <w:rsid w:val="00CD48AA"/>
    <w:rsid w:val="00CD4CB1"/>
    <w:rsid w:val="00CD4D81"/>
    <w:rsid w:val="00CD515D"/>
    <w:rsid w:val="00CD5392"/>
    <w:rsid w:val="00CD53D8"/>
    <w:rsid w:val="00CD5ECD"/>
    <w:rsid w:val="00CD6456"/>
    <w:rsid w:val="00CD66F9"/>
    <w:rsid w:val="00CD6857"/>
    <w:rsid w:val="00CD6D10"/>
    <w:rsid w:val="00CD6FED"/>
    <w:rsid w:val="00CD715B"/>
    <w:rsid w:val="00CD776E"/>
    <w:rsid w:val="00CE07A8"/>
    <w:rsid w:val="00CE0B86"/>
    <w:rsid w:val="00CE0C2A"/>
    <w:rsid w:val="00CE1019"/>
    <w:rsid w:val="00CE10DF"/>
    <w:rsid w:val="00CE12B6"/>
    <w:rsid w:val="00CE1F02"/>
    <w:rsid w:val="00CE21F0"/>
    <w:rsid w:val="00CE227D"/>
    <w:rsid w:val="00CE2341"/>
    <w:rsid w:val="00CE2386"/>
    <w:rsid w:val="00CE26DD"/>
    <w:rsid w:val="00CE2A00"/>
    <w:rsid w:val="00CE2C37"/>
    <w:rsid w:val="00CE30BD"/>
    <w:rsid w:val="00CE30D9"/>
    <w:rsid w:val="00CE3707"/>
    <w:rsid w:val="00CE4221"/>
    <w:rsid w:val="00CE5200"/>
    <w:rsid w:val="00CE5307"/>
    <w:rsid w:val="00CE6BD9"/>
    <w:rsid w:val="00CE6BE8"/>
    <w:rsid w:val="00CE73AB"/>
    <w:rsid w:val="00CF06AD"/>
    <w:rsid w:val="00CF07A8"/>
    <w:rsid w:val="00CF1130"/>
    <w:rsid w:val="00CF150D"/>
    <w:rsid w:val="00CF18AF"/>
    <w:rsid w:val="00CF1C56"/>
    <w:rsid w:val="00CF2DC2"/>
    <w:rsid w:val="00CF35F6"/>
    <w:rsid w:val="00CF3976"/>
    <w:rsid w:val="00CF407D"/>
    <w:rsid w:val="00CF41DE"/>
    <w:rsid w:val="00CF46D1"/>
    <w:rsid w:val="00CF48EE"/>
    <w:rsid w:val="00CF4A18"/>
    <w:rsid w:val="00CF4FDB"/>
    <w:rsid w:val="00CF524A"/>
    <w:rsid w:val="00CF5BBE"/>
    <w:rsid w:val="00CF5D7E"/>
    <w:rsid w:val="00CF6EB3"/>
    <w:rsid w:val="00CF71A3"/>
    <w:rsid w:val="00CF7547"/>
    <w:rsid w:val="00CF7C00"/>
    <w:rsid w:val="00CF7DDB"/>
    <w:rsid w:val="00D0012B"/>
    <w:rsid w:val="00D00B30"/>
    <w:rsid w:val="00D00FAE"/>
    <w:rsid w:val="00D01294"/>
    <w:rsid w:val="00D01693"/>
    <w:rsid w:val="00D01E17"/>
    <w:rsid w:val="00D03475"/>
    <w:rsid w:val="00D03CD5"/>
    <w:rsid w:val="00D03F9A"/>
    <w:rsid w:val="00D041BA"/>
    <w:rsid w:val="00D0505D"/>
    <w:rsid w:val="00D052C3"/>
    <w:rsid w:val="00D061C4"/>
    <w:rsid w:val="00D06BF4"/>
    <w:rsid w:val="00D07272"/>
    <w:rsid w:val="00D078D2"/>
    <w:rsid w:val="00D079C5"/>
    <w:rsid w:val="00D07B45"/>
    <w:rsid w:val="00D10746"/>
    <w:rsid w:val="00D109A0"/>
    <w:rsid w:val="00D11675"/>
    <w:rsid w:val="00D11BDB"/>
    <w:rsid w:val="00D12112"/>
    <w:rsid w:val="00D125DB"/>
    <w:rsid w:val="00D127F4"/>
    <w:rsid w:val="00D12AA9"/>
    <w:rsid w:val="00D13015"/>
    <w:rsid w:val="00D14817"/>
    <w:rsid w:val="00D14EB0"/>
    <w:rsid w:val="00D15001"/>
    <w:rsid w:val="00D15829"/>
    <w:rsid w:val="00D1636E"/>
    <w:rsid w:val="00D1682C"/>
    <w:rsid w:val="00D16834"/>
    <w:rsid w:val="00D202B5"/>
    <w:rsid w:val="00D20CAC"/>
    <w:rsid w:val="00D20CF7"/>
    <w:rsid w:val="00D210F2"/>
    <w:rsid w:val="00D21296"/>
    <w:rsid w:val="00D2186D"/>
    <w:rsid w:val="00D21CAD"/>
    <w:rsid w:val="00D21F95"/>
    <w:rsid w:val="00D223B1"/>
    <w:rsid w:val="00D228CE"/>
    <w:rsid w:val="00D234FD"/>
    <w:rsid w:val="00D23665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27DA6"/>
    <w:rsid w:val="00D30117"/>
    <w:rsid w:val="00D30B9C"/>
    <w:rsid w:val="00D30EF7"/>
    <w:rsid w:val="00D314FE"/>
    <w:rsid w:val="00D315AE"/>
    <w:rsid w:val="00D317F9"/>
    <w:rsid w:val="00D3235D"/>
    <w:rsid w:val="00D32AC1"/>
    <w:rsid w:val="00D33474"/>
    <w:rsid w:val="00D337B7"/>
    <w:rsid w:val="00D337F5"/>
    <w:rsid w:val="00D348D4"/>
    <w:rsid w:val="00D34A3E"/>
    <w:rsid w:val="00D34D43"/>
    <w:rsid w:val="00D353B6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16"/>
    <w:rsid w:val="00D426E7"/>
    <w:rsid w:val="00D440F8"/>
    <w:rsid w:val="00D4418D"/>
    <w:rsid w:val="00D44360"/>
    <w:rsid w:val="00D44365"/>
    <w:rsid w:val="00D44421"/>
    <w:rsid w:val="00D448DF"/>
    <w:rsid w:val="00D44DA3"/>
    <w:rsid w:val="00D44F30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47FE8"/>
    <w:rsid w:val="00D50EAC"/>
    <w:rsid w:val="00D51416"/>
    <w:rsid w:val="00D51C0A"/>
    <w:rsid w:val="00D51E35"/>
    <w:rsid w:val="00D52204"/>
    <w:rsid w:val="00D524D1"/>
    <w:rsid w:val="00D536AB"/>
    <w:rsid w:val="00D5377D"/>
    <w:rsid w:val="00D53884"/>
    <w:rsid w:val="00D53D24"/>
    <w:rsid w:val="00D541AA"/>
    <w:rsid w:val="00D54674"/>
    <w:rsid w:val="00D548D6"/>
    <w:rsid w:val="00D548E2"/>
    <w:rsid w:val="00D55DC4"/>
    <w:rsid w:val="00D565FA"/>
    <w:rsid w:val="00D567FD"/>
    <w:rsid w:val="00D56F19"/>
    <w:rsid w:val="00D571FD"/>
    <w:rsid w:val="00D579EC"/>
    <w:rsid w:val="00D57C80"/>
    <w:rsid w:val="00D57FD6"/>
    <w:rsid w:val="00D60749"/>
    <w:rsid w:val="00D60CCC"/>
    <w:rsid w:val="00D6121D"/>
    <w:rsid w:val="00D6245A"/>
    <w:rsid w:val="00D62B2D"/>
    <w:rsid w:val="00D62B6A"/>
    <w:rsid w:val="00D634B6"/>
    <w:rsid w:val="00D639B2"/>
    <w:rsid w:val="00D63AF9"/>
    <w:rsid w:val="00D63EC7"/>
    <w:rsid w:val="00D63F00"/>
    <w:rsid w:val="00D647F6"/>
    <w:rsid w:val="00D64B36"/>
    <w:rsid w:val="00D64F40"/>
    <w:rsid w:val="00D6508A"/>
    <w:rsid w:val="00D650E3"/>
    <w:rsid w:val="00D6530A"/>
    <w:rsid w:val="00D65412"/>
    <w:rsid w:val="00D659F7"/>
    <w:rsid w:val="00D65D0C"/>
    <w:rsid w:val="00D66394"/>
    <w:rsid w:val="00D6713B"/>
    <w:rsid w:val="00D67B43"/>
    <w:rsid w:val="00D7000F"/>
    <w:rsid w:val="00D70237"/>
    <w:rsid w:val="00D70776"/>
    <w:rsid w:val="00D70B7A"/>
    <w:rsid w:val="00D70E56"/>
    <w:rsid w:val="00D71637"/>
    <w:rsid w:val="00D716B4"/>
    <w:rsid w:val="00D71A71"/>
    <w:rsid w:val="00D71B0A"/>
    <w:rsid w:val="00D72297"/>
    <w:rsid w:val="00D726BF"/>
    <w:rsid w:val="00D72A18"/>
    <w:rsid w:val="00D72D3F"/>
    <w:rsid w:val="00D72E7E"/>
    <w:rsid w:val="00D7355A"/>
    <w:rsid w:val="00D73A3C"/>
    <w:rsid w:val="00D73AAA"/>
    <w:rsid w:val="00D73D8C"/>
    <w:rsid w:val="00D74750"/>
    <w:rsid w:val="00D74995"/>
    <w:rsid w:val="00D74C32"/>
    <w:rsid w:val="00D75841"/>
    <w:rsid w:val="00D764D8"/>
    <w:rsid w:val="00D76C05"/>
    <w:rsid w:val="00D76F90"/>
    <w:rsid w:val="00D772B6"/>
    <w:rsid w:val="00D77446"/>
    <w:rsid w:val="00D77779"/>
    <w:rsid w:val="00D77781"/>
    <w:rsid w:val="00D80251"/>
    <w:rsid w:val="00D802BC"/>
    <w:rsid w:val="00D8045C"/>
    <w:rsid w:val="00D8048D"/>
    <w:rsid w:val="00D80760"/>
    <w:rsid w:val="00D813CC"/>
    <w:rsid w:val="00D81738"/>
    <w:rsid w:val="00D83364"/>
    <w:rsid w:val="00D84848"/>
    <w:rsid w:val="00D84B5A"/>
    <w:rsid w:val="00D8578D"/>
    <w:rsid w:val="00D85D4B"/>
    <w:rsid w:val="00D86738"/>
    <w:rsid w:val="00D86A45"/>
    <w:rsid w:val="00D87064"/>
    <w:rsid w:val="00D87331"/>
    <w:rsid w:val="00D876EA"/>
    <w:rsid w:val="00D87E6F"/>
    <w:rsid w:val="00D87F1A"/>
    <w:rsid w:val="00D90155"/>
    <w:rsid w:val="00D9084A"/>
    <w:rsid w:val="00D909B7"/>
    <w:rsid w:val="00D9144A"/>
    <w:rsid w:val="00D91923"/>
    <w:rsid w:val="00D9234E"/>
    <w:rsid w:val="00D92954"/>
    <w:rsid w:val="00D92E58"/>
    <w:rsid w:val="00D93445"/>
    <w:rsid w:val="00D93802"/>
    <w:rsid w:val="00D93926"/>
    <w:rsid w:val="00D93CE7"/>
    <w:rsid w:val="00D93DA4"/>
    <w:rsid w:val="00D94335"/>
    <w:rsid w:val="00D94531"/>
    <w:rsid w:val="00D94B7E"/>
    <w:rsid w:val="00D94F41"/>
    <w:rsid w:val="00D952C6"/>
    <w:rsid w:val="00D95E4B"/>
    <w:rsid w:val="00D9718D"/>
    <w:rsid w:val="00D973CE"/>
    <w:rsid w:val="00D97AC0"/>
    <w:rsid w:val="00DA01CD"/>
    <w:rsid w:val="00DA0350"/>
    <w:rsid w:val="00DA0FB8"/>
    <w:rsid w:val="00DA11EB"/>
    <w:rsid w:val="00DA310E"/>
    <w:rsid w:val="00DA384E"/>
    <w:rsid w:val="00DA39F2"/>
    <w:rsid w:val="00DA3DD1"/>
    <w:rsid w:val="00DA40B8"/>
    <w:rsid w:val="00DA466E"/>
    <w:rsid w:val="00DA49C9"/>
    <w:rsid w:val="00DA4D2E"/>
    <w:rsid w:val="00DA4DF4"/>
    <w:rsid w:val="00DA536B"/>
    <w:rsid w:val="00DA5611"/>
    <w:rsid w:val="00DA5AE2"/>
    <w:rsid w:val="00DA66AD"/>
    <w:rsid w:val="00DA69AD"/>
    <w:rsid w:val="00DA6AAA"/>
    <w:rsid w:val="00DA6E73"/>
    <w:rsid w:val="00DA702D"/>
    <w:rsid w:val="00DA7C6B"/>
    <w:rsid w:val="00DB0371"/>
    <w:rsid w:val="00DB0CD6"/>
    <w:rsid w:val="00DB1296"/>
    <w:rsid w:val="00DB2D30"/>
    <w:rsid w:val="00DB34C3"/>
    <w:rsid w:val="00DB36FC"/>
    <w:rsid w:val="00DB37EA"/>
    <w:rsid w:val="00DB3986"/>
    <w:rsid w:val="00DB3A4A"/>
    <w:rsid w:val="00DB3DEE"/>
    <w:rsid w:val="00DB4718"/>
    <w:rsid w:val="00DB4ED5"/>
    <w:rsid w:val="00DB5265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522"/>
    <w:rsid w:val="00DC167D"/>
    <w:rsid w:val="00DC1994"/>
    <w:rsid w:val="00DC1AAA"/>
    <w:rsid w:val="00DC1C73"/>
    <w:rsid w:val="00DC266E"/>
    <w:rsid w:val="00DC352F"/>
    <w:rsid w:val="00DC353B"/>
    <w:rsid w:val="00DC3A07"/>
    <w:rsid w:val="00DC3E71"/>
    <w:rsid w:val="00DC3F22"/>
    <w:rsid w:val="00DC40E0"/>
    <w:rsid w:val="00DC4116"/>
    <w:rsid w:val="00DC44A3"/>
    <w:rsid w:val="00DC4762"/>
    <w:rsid w:val="00DC4DDC"/>
    <w:rsid w:val="00DC54C7"/>
    <w:rsid w:val="00DC56B4"/>
    <w:rsid w:val="00DC5B9E"/>
    <w:rsid w:val="00DC68DB"/>
    <w:rsid w:val="00DC6D00"/>
    <w:rsid w:val="00DC7AC4"/>
    <w:rsid w:val="00DC7E8F"/>
    <w:rsid w:val="00DD0E6B"/>
    <w:rsid w:val="00DD0EB9"/>
    <w:rsid w:val="00DD19D0"/>
    <w:rsid w:val="00DD1BFA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148"/>
    <w:rsid w:val="00DD72E4"/>
    <w:rsid w:val="00DD76A2"/>
    <w:rsid w:val="00DD7C4C"/>
    <w:rsid w:val="00DD7D81"/>
    <w:rsid w:val="00DD7EFF"/>
    <w:rsid w:val="00DE039A"/>
    <w:rsid w:val="00DE064F"/>
    <w:rsid w:val="00DE0A72"/>
    <w:rsid w:val="00DE0B72"/>
    <w:rsid w:val="00DE0BEC"/>
    <w:rsid w:val="00DE0D4F"/>
    <w:rsid w:val="00DE152C"/>
    <w:rsid w:val="00DE1C85"/>
    <w:rsid w:val="00DE2922"/>
    <w:rsid w:val="00DE2CCC"/>
    <w:rsid w:val="00DE2F9C"/>
    <w:rsid w:val="00DE2FE3"/>
    <w:rsid w:val="00DE34CF"/>
    <w:rsid w:val="00DE3746"/>
    <w:rsid w:val="00DE38FE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4B4"/>
    <w:rsid w:val="00DE7B0F"/>
    <w:rsid w:val="00DF00FC"/>
    <w:rsid w:val="00DF019A"/>
    <w:rsid w:val="00DF05E4"/>
    <w:rsid w:val="00DF1542"/>
    <w:rsid w:val="00DF19D9"/>
    <w:rsid w:val="00DF24C4"/>
    <w:rsid w:val="00DF290A"/>
    <w:rsid w:val="00DF2968"/>
    <w:rsid w:val="00DF30FE"/>
    <w:rsid w:val="00DF3D62"/>
    <w:rsid w:val="00DF3E4A"/>
    <w:rsid w:val="00DF4091"/>
    <w:rsid w:val="00DF457E"/>
    <w:rsid w:val="00DF5108"/>
    <w:rsid w:val="00DF51B4"/>
    <w:rsid w:val="00DF52EA"/>
    <w:rsid w:val="00DF5DF6"/>
    <w:rsid w:val="00DF6272"/>
    <w:rsid w:val="00DF65DC"/>
    <w:rsid w:val="00DF6654"/>
    <w:rsid w:val="00DF703B"/>
    <w:rsid w:val="00DF79DB"/>
    <w:rsid w:val="00DF7D0E"/>
    <w:rsid w:val="00E0074F"/>
    <w:rsid w:val="00E00CD9"/>
    <w:rsid w:val="00E00D19"/>
    <w:rsid w:val="00E01479"/>
    <w:rsid w:val="00E01551"/>
    <w:rsid w:val="00E019C2"/>
    <w:rsid w:val="00E01AA1"/>
    <w:rsid w:val="00E01B9A"/>
    <w:rsid w:val="00E022D3"/>
    <w:rsid w:val="00E02F75"/>
    <w:rsid w:val="00E0303D"/>
    <w:rsid w:val="00E0317F"/>
    <w:rsid w:val="00E03AF8"/>
    <w:rsid w:val="00E03E90"/>
    <w:rsid w:val="00E04062"/>
    <w:rsid w:val="00E04BD9"/>
    <w:rsid w:val="00E050C7"/>
    <w:rsid w:val="00E051A2"/>
    <w:rsid w:val="00E0569C"/>
    <w:rsid w:val="00E05B3E"/>
    <w:rsid w:val="00E05BD3"/>
    <w:rsid w:val="00E05FED"/>
    <w:rsid w:val="00E064AA"/>
    <w:rsid w:val="00E066B2"/>
    <w:rsid w:val="00E06C7F"/>
    <w:rsid w:val="00E077A5"/>
    <w:rsid w:val="00E07DCD"/>
    <w:rsid w:val="00E10343"/>
    <w:rsid w:val="00E113E7"/>
    <w:rsid w:val="00E114FA"/>
    <w:rsid w:val="00E11826"/>
    <w:rsid w:val="00E12659"/>
    <w:rsid w:val="00E1341A"/>
    <w:rsid w:val="00E1364A"/>
    <w:rsid w:val="00E13B5C"/>
    <w:rsid w:val="00E13FF5"/>
    <w:rsid w:val="00E1469A"/>
    <w:rsid w:val="00E14791"/>
    <w:rsid w:val="00E149BB"/>
    <w:rsid w:val="00E15361"/>
    <w:rsid w:val="00E1539B"/>
    <w:rsid w:val="00E157A1"/>
    <w:rsid w:val="00E157CD"/>
    <w:rsid w:val="00E15AB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B23"/>
    <w:rsid w:val="00E20C95"/>
    <w:rsid w:val="00E21F76"/>
    <w:rsid w:val="00E2251B"/>
    <w:rsid w:val="00E229C8"/>
    <w:rsid w:val="00E22CB1"/>
    <w:rsid w:val="00E23240"/>
    <w:rsid w:val="00E23676"/>
    <w:rsid w:val="00E23E49"/>
    <w:rsid w:val="00E242A7"/>
    <w:rsid w:val="00E243D1"/>
    <w:rsid w:val="00E24BFB"/>
    <w:rsid w:val="00E255DA"/>
    <w:rsid w:val="00E25FA4"/>
    <w:rsid w:val="00E2683D"/>
    <w:rsid w:val="00E26BAB"/>
    <w:rsid w:val="00E26C86"/>
    <w:rsid w:val="00E2746B"/>
    <w:rsid w:val="00E27AD5"/>
    <w:rsid w:val="00E27D80"/>
    <w:rsid w:val="00E3052E"/>
    <w:rsid w:val="00E30B66"/>
    <w:rsid w:val="00E3124B"/>
    <w:rsid w:val="00E3133F"/>
    <w:rsid w:val="00E31A20"/>
    <w:rsid w:val="00E31D17"/>
    <w:rsid w:val="00E32EEE"/>
    <w:rsid w:val="00E32EF4"/>
    <w:rsid w:val="00E330E9"/>
    <w:rsid w:val="00E334F8"/>
    <w:rsid w:val="00E33C40"/>
    <w:rsid w:val="00E349B6"/>
    <w:rsid w:val="00E35004"/>
    <w:rsid w:val="00E356CA"/>
    <w:rsid w:val="00E35B05"/>
    <w:rsid w:val="00E35B62"/>
    <w:rsid w:val="00E3643D"/>
    <w:rsid w:val="00E36979"/>
    <w:rsid w:val="00E37211"/>
    <w:rsid w:val="00E3793F"/>
    <w:rsid w:val="00E40065"/>
    <w:rsid w:val="00E40306"/>
    <w:rsid w:val="00E40E5A"/>
    <w:rsid w:val="00E41045"/>
    <w:rsid w:val="00E41344"/>
    <w:rsid w:val="00E41CA1"/>
    <w:rsid w:val="00E424DC"/>
    <w:rsid w:val="00E42870"/>
    <w:rsid w:val="00E428C1"/>
    <w:rsid w:val="00E42F0A"/>
    <w:rsid w:val="00E43576"/>
    <w:rsid w:val="00E43874"/>
    <w:rsid w:val="00E43C64"/>
    <w:rsid w:val="00E43D4E"/>
    <w:rsid w:val="00E43E98"/>
    <w:rsid w:val="00E4404E"/>
    <w:rsid w:val="00E4433F"/>
    <w:rsid w:val="00E4435C"/>
    <w:rsid w:val="00E44B1C"/>
    <w:rsid w:val="00E44E66"/>
    <w:rsid w:val="00E452EA"/>
    <w:rsid w:val="00E46094"/>
    <w:rsid w:val="00E46117"/>
    <w:rsid w:val="00E46249"/>
    <w:rsid w:val="00E4740A"/>
    <w:rsid w:val="00E4742F"/>
    <w:rsid w:val="00E4747F"/>
    <w:rsid w:val="00E47899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40D5"/>
    <w:rsid w:val="00E5662B"/>
    <w:rsid w:val="00E56910"/>
    <w:rsid w:val="00E56D73"/>
    <w:rsid w:val="00E56E89"/>
    <w:rsid w:val="00E571BB"/>
    <w:rsid w:val="00E5778F"/>
    <w:rsid w:val="00E577AB"/>
    <w:rsid w:val="00E577B1"/>
    <w:rsid w:val="00E57EC9"/>
    <w:rsid w:val="00E60C4A"/>
    <w:rsid w:val="00E60F48"/>
    <w:rsid w:val="00E6135A"/>
    <w:rsid w:val="00E61A56"/>
    <w:rsid w:val="00E62AF5"/>
    <w:rsid w:val="00E63716"/>
    <w:rsid w:val="00E64251"/>
    <w:rsid w:val="00E643FD"/>
    <w:rsid w:val="00E645D9"/>
    <w:rsid w:val="00E648F5"/>
    <w:rsid w:val="00E64BDD"/>
    <w:rsid w:val="00E653DE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0916"/>
    <w:rsid w:val="00E70F03"/>
    <w:rsid w:val="00E71A5F"/>
    <w:rsid w:val="00E7288F"/>
    <w:rsid w:val="00E736E8"/>
    <w:rsid w:val="00E73AFF"/>
    <w:rsid w:val="00E74646"/>
    <w:rsid w:val="00E749B4"/>
    <w:rsid w:val="00E74BEE"/>
    <w:rsid w:val="00E7528C"/>
    <w:rsid w:val="00E7547B"/>
    <w:rsid w:val="00E755BD"/>
    <w:rsid w:val="00E7589A"/>
    <w:rsid w:val="00E75A05"/>
    <w:rsid w:val="00E75B9D"/>
    <w:rsid w:val="00E75E9F"/>
    <w:rsid w:val="00E7700A"/>
    <w:rsid w:val="00E77338"/>
    <w:rsid w:val="00E77528"/>
    <w:rsid w:val="00E77670"/>
    <w:rsid w:val="00E777C8"/>
    <w:rsid w:val="00E77AB5"/>
    <w:rsid w:val="00E77B7B"/>
    <w:rsid w:val="00E77DFC"/>
    <w:rsid w:val="00E77F9B"/>
    <w:rsid w:val="00E77FA5"/>
    <w:rsid w:val="00E8035A"/>
    <w:rsid w:val="00E81658"/>
    <w:rsid w:val="00E8184A"/>
    <w:rsid w:val="00E81C04"/>
    <w:rsid w:val="00E81D71"/>
    <w:rsid w:val="00E8216A"/>
    <w:rsid w:val="00E82D3F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87E4A"/>
    <w:rsid w:val="00E90686"/>
    <w:rsid w:val="00E90B02"/>
    <w:rsid w:val="00E913A1"/>
    <w:rsid w:val="00E915F0"/>
    <w:rsid w:val="00E91DE8"/>
    <w:rsid w:val="00E91E17"/>
    <w:rsid w:val="00E920CC"/>
    <w:rsid w:val="00E92126"/>
    <w:rsid w:val="00E9212A"/>
    <w:rsid w:val="00E92325"/>
    <w:rsid w:val="00E92696"/>
    <w:rsid w:val="00E92BFC"/>
    <w:rsid w:val="00E9363C"/>
    <w:rsid w:val="00E948DA"/>
    <w:rsid w:val="00E948E6"/>
    <w:rsid w:val="00E95E21"/>
    <w:rsid w:val="00E95EB6"/>
    <w:rsid w:val="00E960B6"/>
    <w:rsid w:val="00E9613C"/>
    <w:rsid w:val="00E96546"/>
    <w:rsid w:val="00E97128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1D64"/>
    <w:rsid w:val="00EA2162"/>
    <w:rsid w:val="00EA290A"/>
    <w:rsid w:val="00EA2A11"/>
    <w:rsid w:val="00EA30A5"/>
    <w:rsid w:val="00EA32E0"/>
    <w:rsid w:val="00EA34A7"/>
    <w:rsid w:val="00EA3671"/>
    <w:rsid w:val="00EA3720"/>
    <w:rsid w:val="00EA3E57"/>
    <w:rsid w:val="00EA44EB"/>
    <w:rsid w:val="00EA478D"/>
    <w:rsid w:val="00EA4EBA"/>
    <w:rsid w:val="00EA51F6"/>
    <w:rsid w:val="00EA532A"/>
    <w:rsid w:val="00EA6AF8"/>
    <w:rsid w:val="00EA6B71"/>
    <w:rsid w:val="00EA6C42"/>
    <w:rsid w:val="00EA7B30"/>
    <w:rsid w:val="00EA7DCD"/>
    <w:rsid w:val="00EA7EFF"/>
    <w:rsid w:val="00EB0305"/>
    <w:rsid w:val="00EB11CB"/>
    <w:rsid w:val="00EB134B"/>
    <w:rsid w:val="00EB14AE"/>
    <w:rsid w:val="00EB16BB"/>
    <w:rsid w:val="00EB1960"/>
    <w:rsid w:val="00EB20C3"/>
    <w:rsid w:val="00EB2757"/>
    <w:rsid w:val="00EB2DCD"/>
    <w:rsid w:val="00EB2DE7"/>
    <w:rsid w:val="00EB2E28"/>
    <w:rsid w:val="00EB2E51"/>
    <w:rsid w:val="00EB33B1"/>
    <w:rsid w:val="00EB355E"/>
    <w:rsid w:val="00EB3626"/>
    <w:rsid w:val="00EB3818"/>
    <w:rsid w:val="00EB38CF"/>
    <w:rsid w:val="00EB47FE"/>
    <w:rsid w:val="00EB4BD7"/>
    <w:rsid w:val="00EB4F7B"/>
    <w:rsid w:val="00EB5049"/>
    <w:rsid w:val="00EB547E"/>
    <w:rsid w:val="00EB54CC"/>
    <w:rsid w:val="00EB552E"/>
    <w:rsid w:val="00EB61E9"/>
    <w:rsid w:val="00EB6C2F"/>
    <w:rsid w:val="00EB725A"/>
    <w:rsid w:val="00EC040E"/>
    <w:rsid w:val="00EC107C"/>
    <w:rsid w:val="00EC116E"/>
    <w:rsid w:val="00EC134D"/>
    <w:rsid w:val="00EC1BCB"/>
    <w:rsid w:val="00EC21C2"/>
    <w:rsid w:val="00EC23AD"/>
    <w:rsid w:val="00EC2E76"/>
    <w:rsid w:val="00EC307E"/>
    <w:rsid w:val="00EC358D"/>
    <w:rsid w:val="00EC3843"/>
    <w:rsid w:val="00EC388F"/>
    <w:rsid w:val="00EC3978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041"/>
    <w:rsid w:val="00EC75C6"/>
    <w:rsid w:val="00EC768D"/>
    <w:rsid w:val="00EC7718"/>
    <w:rsid w:val="00EC7778"/>
    <w:rsid w:val="00EC787A"/>
    <w:rsid w:val="00EC7D27"/>
    <w:rsid w:val="00ED0067"/>
    <w:rsid w:val="00ED0D7E"/>
    <w:rsid w:val="00ED0F34"/>
    <w:rsid w:val="00ED1072"/>
    <w:rsid w:val="00ED16B3"/>
    <w:rsid w:val="00ED18B1"/>
    <w:rsid w:val="00ED1B6B"/>
    <w:rsid w:val="00ED1BA3"/>
    <w:rsid w:val="00ED1BD9"/>
    <w:rsid w:val="00ED258D"/>
    <w:rsid w:val="00ED3472"/>
    <w:rsid w:val="00ED381A"/>
    <w:rsid w:val="00ED3B11"/>
    <w:rsid w:val="00ED5223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2AE1"/>
    <w:rsid w:val="00EE3106"/>
    <w:rsid w:val="00EE32CE"/>
    <w:rsid w:val="00EE367E"/>
    <w:rsid w:val="00EE39F2"/>
    <w:rsid w:val="00EE3A24"/>
    <w:rsid w:val="00EE3BD7"/>
    <w:rsid w:val="00EE3D1D"/>
    <w:rsid w:val="00EE3DDF"/>
    <w:rsid w:val="00EE4AE8"/>
    <w:rsid w:val="00EE4BC4"/>
    <w:rsid w:val="00EE4C8F"/>
    <w:rsid w:val="00EE5451"/>
    <w:rsid w:val="00EE5707"/>
    <w:rsid w:val="00EE5761"/>
    <w:rsid w:val="00EE5CAD"/>
    <w:rsid w:val="00EE6163"/>
    <w:rsid w:val="00EE69E2"/>
    <w:rsid w:val="00EE6F57"/>
    <w:rsid w:val="00EE7273"/>
    <w:rsid w:val="00EE73A2"/>
    <w:rsid w:val="00EE7804"/>
    <w:rsid w:val="00EE7D7C"/>
    <w:rsid w:val="00EE7DAA"/>
    <w:rsid w:val="00EE7DEA"/>
    <w:rsid w:val="00EE7DF1"/>
    <w:rsid w:val="00EF04A2"/>
    <w:rsid w:val="00EF06D2"/>
    <w:rsid w:val="00EF07F6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3B94"/>
    <w:rsid w:val="00EF4090"/>
    <w:rsid w:val="00EF451D"/>
    <w:rsid w:val="00EF46F5"/>
    <w:rsid w:val="00EF4822"/>
    <w:rsid w:val="00EF4894"/>
    <w:rsid w:val="00EF4BB7"/>
    <w:rsid w:val="00EF6E94"/>
    <w:rsid w:val="00EF7372"/>
    <w:rsid w:val="00EF76E7"/>
    <w:rsid w:val="00EF78F1"/>
    <w:rsid w:val="00EF7E99"/>
    <w:rsid w:val="00EF7F85"/>
    <w:rsid w:val="00F00067"/>
    <w:rsid w:val="00F000EE"/>
    <w:rsid w:val="00F00F0B"/>
    <w:rsid w:val="00F0108E"/>
    <w:rsid w:val="00F011E2"/>
    <w:rsid w:val="00F01732"/>
    <w:rsid w:val="00F01AFB"/>
    <w:rsid w:val="00F0204A"/>
    <w:rsid w:val="00F02065"/>
    <w:rsid w:val="00F02802"/>
    <w:rsid w:val="00F02AF2"/>
    <w:rsid w:val="00F02CEB"/>
    <w:rsid w:val="00F03B47"/>
    <w:rsid w:val="00F04256"/>
    <w:rsid w:val="00F052DB"/>
    <w:rsid w:val="00F05345"/>
    <w:rsid w:val="00F0536D"/>
    <w:rsid w:val="00F053DC"/>
    <w:rsid w:val="00F05517"/>
    <w:rsid w:val="00F05B77"/>
    <w:rsid w:val="00F05F55"/>
    <w:rsid w:val="00F05FB8"/>
    <w:rsid w:val="00F07475"/>
    <w:rsid w:val="00F10069"/>
    <w:rsid w:val="00F10995"/>
    <w:rsid w:val="00F10A89"/>
    <w:rsid w:val="00F11233"/>
    <w:rsid w:val="00F114F9"/>
    <w:rsid w:val="00F115EA"/>
    <w:rsid w:val="00F11A1A"/>
    <w:rsid w:val="00F11BB9"/>
    <w:rsid w:val="00F11C52"/>
    <w:rsid w:val="00F12322"/>
    <w:rsid w:val="00F134EA"/>
    <w:rsid w:val="00F136C2"/>
    <w:rsid w:val="00F14BCF"/>
    <w:rsid w:val="00F14C3B"/>
    <w:rsid w:val="00F14F8E"/>
    <w:rsid w:val="00F153C8"/>
    <w:rsid w:val="00F1568B"/>
    <w:rsid w:val="00F1569C"/>
    <w:rsid w:val="00F165ED"/>
    <w:rsid w:val="00F16E89"/>
    <w:rsid w:val="00F175DB"/>
    <w:rsid w:val="00F1773B"/>
    <w:rsid w:val="00F177B1"/>
    <w:rsid w:val="00F17A99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2E1A"/>
    <w:rsid w:val="00F23211"/>
    <w:rsid w:val="00F23507"/>
    <w:rsid w:val="00F237A2"/>
    <w:rsid w:val="00F23C95"/>
    <w:rsid w:val="00F244CB"/>
    <w:rsid w:val="00F2451A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1AAC"/>
    <w:rsid w:val="00F327B2"/>
    <w:rsid w:val="00F329C5"/>
    <w:rsid w:val="00F32A2F"/>
    <w:rsid w:val="00F3302B"/>
    <w:rsid w:val="00F33CB2"/>
    <w:rsid w:val="00F33F63"/>
    <w:rsid w:val="00F3402D"/>
    <w:rsid w:val="00F34600"/>
    <w:rsid w:val="00F34BCE"/>
    <w:rsid w:val="00F34CFD"/>
    <w:rsid w:val="00F3538B"/>
    <w:rsid w:val="00F35391"/>
    <w:rsid w:val="00F353B5"/>
    <w:rsid w:val="00F35D61"/>
    <w:rsid w:val="00F35DC5"/>
    <w:rsid w:val="00F36842"/>
    <w:rsid w:val="00F377FF"/>
    <w:rsid w:val="00F378E5"/>
    <w:rsid w:val="00F37B24"/>
    <w:rsid w:val="00F37D1B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3A6E"/>
    <w:rsid w:val="00F44447"/>
    <w:rsid w:val="00F44BA7"/>
    <w:rsid w:val="00F44FD4"/>
    <w:rsid w:val="00F4514B"/>
    <w:rsid w:val="00F45C34"/>
    <w:rsid w:val="00F464CD"/>
    <w:rsid w:val="00F46C41"/>
    <w:rsid w:val="00F5024A"/>
    <w:rsid w:val="00F50339"/>
    <w:rsid w:val="00F503B8"/>
    <w:rsid w:val="00F507B4"/>
    <w:rsid w:val="00F507C2"/>
    <w:rsid w:val="00F50A39"/>
    <w:rsid w:val="00F50B11"/>
    <w:rsid w:val="00F51302"/>
    <w:rsid w:val="00F51B6B"/>
    <w:rsid w:val="00F52204"/>
    <w:rsid w:val="00F532B7"/>
    <w:rsid w:val="00F532EC"/>
    <w:rsid w:val="00F538BE"/>
    <w:rsid w:val="00F541DF"/>
    <w:rsid w:val="00F542E8"/>
    <w:rsid w:val="00F54736"/>
    <w:rsid w:val="00F548BB"/>
    <w:rsid w:val="00F54F7B"/>
    <w:rsid w:val="00F54FA1"/>
    <w:rsid w:val="00F5511D"/>
    <w:rsid w:val="00F553D9"/>
    <w:rsid w:val="00F56488"/>
    <w:rsid w:val="00F56DDD"/>
    <w:rsid w:val="00F57674"/>
    <w:rsid w:val="00F57ABA"/>
    <w:rsid w:val="00F57F9F"/>
    <w:rsid w:val="00F601EA"/>
    <w:rsid w:val="00F605B9"/>
    <w:rsid w:val="00F60B1F"/>
    <w:rsid w:val="00F60C5E"/>
    <w:rsid w:val="00F61240"/>
    <w:rsid w:val="00F6168A"/>
    <w:rsid w:val="00F62252"/>
    <w:rsid w:val="00F627A7"/>
    <w:rsid w:val="00F63506"/>
    <w:rsid w:val="00F63B24"/>
    <w:rsid w:val="00F64979"/>
    <w:rsid w:val="00F64CE0"/>
    <w:rsid w:val="00F64E91"/>
    <w:rsid w:val="00F64FAA"/>
    <w:rsid w:val="00F65221"/>
    <w:rsid w:val="00F65A28"/>
    <w:rsid w:val="00F667FD"/>
    <w:rsid w:val="00F6723F"/>
    <w:rsid w:val="00F673A0"/>
    <w:rsid w:val="00F67DDA"/>
    <w:rsid w:val="00F7081D"/>
    <w:rsid w:val="00F71CB1"/>
    <w:rsid w:val="00F71DA2"/>
    <w:rsid w:val="00F71DAD"/>
    <w:rsid w:val="00F725CB"/>
    <w:rsid w:val="00F72DF0"/>
    <w:rsid w:val="00F73070"/>
    <w:rsid w:val="00F73F6E"/>
    <w:rsid w:val="00F742B5"/>
    <w:rsid w:val="00F74533"/>
    <w:rsid w:val="00F74B0A"/>
    <w:rsid w:val="00F75299"/>
    <w:rsid w:val="00F75588"/>
    <w:rsid w:val="00F75F63"/>
    <w:rsid w:val="00F768F2"/>
    <w:rsid w:val="00F77102"/>
    <w:rsid w:val="00F77869"/>
    <w:rsid w:val="00F7792E"/>
    <w:rsid w:val="00F77E89"/>
    <w:rsid w:val="00F80396"/>
    <w:rsid w:val="00F806BB"/>
    <w:rsid w:val="00F81E41"/>
    <w:rsid w:val="00F824CE"/>
    <w:rsid w:val="00F82513"/>
    <w:rsid w:val="00F82E76"/>
    <w:rsid w:val="00F82F06"/>
    <w:rsid w:val="00F83012"/>
    <w:rsid w:val="00F83E73"/>
    <w:rsid w:val="00F84084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641"/>
    <w:rsid w:val="00F86839"/>
    <w:rsid w:val="00F86902"/>
    <w:rsid w:val="00F86C1F"/>
    <w:rsid w:val="00F86E6B"/>
    <w:rsid w:val="00F90012"/>
    <w:rsid w:val="00F90DA8"/>
    <w:rsid w:val="00F912BA"/>
    <w:rsid w:val="00F91B38"/>
    <w:rsid w:val="00F92293"/>
    <w:rsid w:val="00F92546"/>
    <w:rsid w:val="00F92FDC"/>
    <w:rsid w:val="00F9398C"/>
    <w:rsid w:val="00F93A70"/>
    <w:rsid w:val="00F93E66"/>
    <w:rsid w:val="00F942C6"/>
    <w:rsid w:val="00F94788"/>
    <w:rsid w:val="00F94A8C"/>
    <w:rsid w:val="00F95458"/>
    <w:rsid w:val="00F95595"/>
    <w:rsid w:val="00F95C2B"/>
    <w:rsid w:val="00F95F5A"/>
    <w:rsid w:val="00F962B3"/>
    <w:rsid w:val="00F96B69"/>
    <w:rsid w:val="00F96CC9"/>
    <w:rsid w:val="00F9764D"/>
    <w:rsid w:val="00F97C1F"/>
    <w:rsid w:val="00F97CFA"/>
    <w:rsid w:val="00F97E7E"/>
    <w:rsid w:val="00FA0452"/>
    <w:rsid w:val="00FA04B5"/>
    <w:rsid w:val="00FA0761"/>
    <w:rsid w:val="00FA07FC"/>
    <w:rsid w:val="00FA0C7C"/>
    <w:rsid w:val="00FA0D51"/>
    <w:rsid w:val="00FA10C3"/>
    <w:rsid w:val="00FA1170"/>
    <w:rsid w:val="00FA1A26"/>
    <w:rsid w:val="00FA1DB9"/>
    <w:rsid w:val="00FA1E86"/>
    <w:rsid w:val="00FA208E"/>
    <w:rsid w:val="00FA21C8"/>
    <w:rsid w:val="00FA2342"/>
    <w:rsid w:val="00FA26F0"/>
    <w:rsid w:val="00FA276F"/>
    <w:rsid w:val="00FA2C3F"/>
    <w:rsid w:val="00FA2C87"/>
    <w:rsid w:val="00FA2F3F"/>
    <w:rsid w:val="00FA3AAF"/>
    <w:rsid w:val="00FA3DE3"/>
    <w:rsid w:val="00FA4B5F"/>
    <w:rsid w:val="00FA4FC9"/>
    <w:rsid w:val="00FA4FE5"/>
    <w:rsid w:val="00FA6056"/>
    <w:rsid w:val="00FA65DF"/>
    <w:rsid w:val="00FA6894"/>
    <w:rsid w:val="00FA6E41"/>
    <w:rsid w:val="00FA7539"/>
    <w:rsid w:val="00FA78CC"/>
    <w:rsid w:val="00FA7972"/>
    <w:rsid w:val="00FA7BB3"/>
    <w:rsid w:val="00FA7D49"/>
    <w:rsid w:val="00FB0417"/>
    <w:rsid w:val="00FB088F"/>
    <w:rsid w:val="00FB19AA"/>
    <w:rsid w:val="00FB1E83"/>
    <w:rsid w:val="00FB1ECA"/>
    <w:rsid w:val="00FB1FFF"/>
    <w:rsid w:val="00FB27EF"/>
    <w:rsid w:val="00FB304E"/>
    <w:rsid w:val="00FB3F9A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2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313E"/>
    <w:rsid w:val="00FC3A89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0D18"/>
    <w:rsid w:val="00FD11E1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2FB"/>
    <w:rsid w:val="00FD5723"/>
    <w:rsid w:val="00FD57AD"/>
    <w:rsid w:val="00FD584E"/>
    <w:rsid w:val="00FD6477"/>
    <w:rsid w:val="00FD6703"/>
    <w:rsid w:val="00FD6A34"/>
    <w:rsid w:val="00FD6AAE"/>
    <w:rsid w:val="00FD7052"/>
    <w:rsid w:val="00FD75EE"/>
    <w:rsid w:val="00FD789C"/>
    <w:rsid w:val="00FD7975"/>
    <w:rsid w:val="00FD7A41"/>
    <w:rsid w:val="00FD7D05"/>
    <w:rsid w:val="00FE013A"/>
    <w:rsid w:val="00FE1439"/>
    <w:rsid w:val="00FE1E14"/>
    <w:rsid w:val="00FE1E47"/>
    <w:rsid w:val="00FE1F7C"/>
    <w:rsid w:val="00FE2232"/>
    <w:rsid w:val="00FE22F3"/>
    <w:rsid w:val="00FE29DF"/>
    <w:rsid w:val="00FE2E9F"/>
    <w:rsid w:val="00FE38A9"/>
    <w:rsid w:val="00FE3913"/>
    <w:rsid w:val="00FE4D49"/>
    <w:rsid w:val="00FE5DA2"/>
    <w:rsid w:val="00FE68EF"/>
    <w:rsid w:val="00FE6D5A"/>
    <w:rsid w:val="00FE71CE"/>
    <w:rsid w:val="00FE7795"/>
    <w:rsid w:val="00FE7D0E"/>
    <w:rsid w:val="00FE7D24"/>
    <w:rsid w:val="00FE7DCC"/>
    <w:rsid w:val="00FF0509"/>
    <w:rsid w:val="00FF0756"/>
    <w:rsid w:val="00FF0791"/>
    <w:rsid w:val="00FF0967"/>
    <w:rsid w:val="00FF0DC8"/>
    <w:rsid w:val="00FF13F2"/>
    <w:rsid w:val="00FF155F"/>
    <w:rsid w:val="00FF1993"/>
    <w:rsid w:val="00FF1F59"/>
    <w:rsid w:val="00FF2359"/>
    <w:rsid w:val="00FF2A9F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F1DE06E0-A7B4-4BB3-8752-047DF83F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15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5</Pages>
  <Words>1033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134</cp:revision>
  <cp:lastPrinted>1900-01-01T16:00:00Z</cp:lastPrinted>
  <dcterms:created xsi:type="dcterms:W3CDTF">2023-04-05T03:48:00Z</dcterms:created>
  <dcterms:modified xsi:type="dcterms:W3CDTF">2023-04-10T06:05:00Z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